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57915C" w14:textId="531ED078" w:rsidR="009E0A85" w:rsidRPr="004A6028" w:rsidRDefault="009E0A85" w:rsidP="009E0A85">
      <w:pPr>
        <w:spacing w:after="0" w:line="240" w:lineRule="auto"/>
        <w:textAlignment w:val="baseline"/>
        <w:rPr>
          <w:rFonts w:ascii="Calibri" w:eastAsia="Times New Roman" w:hAnsi="Calibri" w:cs="Calibri"/>
          <w:color w:val="2F5496"/>
          <w:kern w:val="0"/>
          <w:sz w:val="20"/>
          <w:szCs w:val="20"/>
        </w:rPr>
      </w:pPr>
      <w:r w:rsidRPr="004A6028">
        <w:rPr>
          <w:rFonts w:ascii="Calibri" w:eastAsia="Times New Roman" w:hAnsi="Calibri" w:cs="Calibri"/>
          <w:color w:val="000000"/>
          <w:kern w:val="0"/>
          <w:sz w:val="36"/>
          <w:szCs w:val="36"/>
        </w:rPr>
        <w:t>Prisskjema </w:t>
      </w:r>
      <w:r w:rsidR="0037422C">
        <w:rPr>
          <w:rFonts w:ascii="Calibri" w:eastAsia="Times New Roman" w:hAnsi="Calibri" w:cs="Calibri"/>
          <w:color w:val="000000"/>
          <w:kern w:val="0"/>
          <w:sz w:val="36"/>
          <w:szCs w:val="36"/>
        </w:rPr>
        <w:t>–</w:t>
      </w:r>
      <w:r w:rsidRPr="004A6028">
        <w:rPr>
          <w:rFonts w:ascii="Calibri" w:eastAsia="Times New Roman" w:hAnsi="Calibri" w:cs="Calibri"/>
          <w:color w:val="000000"/>
          <w:kern w:val="0"/>
          <w:sz w:val="36"/>
          <w:szCs w:val="36"/>
        </w:rPr>
        <w:t xml:space="preserve"> </w:t>
      </w:r>
      <w:r w:rsidR="0064704B">
        <w:rPr>
          <w:rFonts w:ascii="Calibri" w:eastAsia="Times New Roman" w:hAnsi="Calibri" w:cs="Calibri"/>
          <w:color w:val="000000"/>
          <w:kern w:val="0"/>
          <w:sz w:val="36"/>
          <w:szCs w:val="36"/>
        </w:rPr>
        <w:t xml:space="preserve">Ballstad </w:t>
      </w:r>
      <w:r w:rsidR="00BA6731">
        <w:rPr>
          <w:rFonts w:ascii="Calibri" w:eastAsia="Times New Roman" w:hAnsi="Calibri" w:cs="Calibri"/>
          <w:color w:val="000000"/>
          <w:kern w:val="0"/>
          <w:sz w:val="36"/>
          <w:szCs w:val="36"/>
        </w:rPr>
        <w:t>havn</w:t>
      </w:r>
      <w:r w:rsidR="00CD2CE8">
        <w:rPr>
          <w:rFonts w:ascii="Calibri" w:eastAsia="Times New Roman" w:hAnsi="Calibri" w:cs="Calibri"/>
          <w:color w:val="000000"/>
          <w:kern w:val="0"/>
          <w:sz w:val="36"/>
          <w:szCs w:val="36"/>
        </w:rPr>
        <w:t xml:space="preserve"> - utdyping</w:t>
      </w:r>
    </w:p>
    <w:p w14:paraId="1D3A1DBB" w14:textId="77777777" w:rsidR="009E0A85" w:rsidRPr="004A6028" w:rsidRDefault="009E0A85" w:rsidP="009E0A85">
      <w:pPr>
        <w:spacing w:after="0" w:line="240" w:lineRule="auto"/>
        <w:textAlignment w:val="baseline"/>
        <w:rPr>
          <w:rFonts w:ascii="Calibri" w:eastAsia="Times New Roman" w:hAnsi="Calibri" w:cs="Calibri"/>
          <w:color w:val="auto"/>
          <w:kern w:val="0"/>
          <w:sz w:val="18"/>
          <w:szCs w:val="18"/>
        </w:rPr>
      </w:pPr>
      <w:r w:rsidRPr="004A6028">
        <w:rPr>
          <w:rFonts w:ascii="Calibri" w:eastAsia="Times New Roman" w:hAnsi="Calibri" w:cs="Calibri"/>
          <w:color w:val="auto"/>
          <w:kern w:val="0"/>
        </w:rPr>
        <w:t> </w:t>
      </w:r>
    </w:p>
    <w:p w14:paraId="7CCB8720" w14:textId="08CADC65" w:rsidR="009E0A85" w:rsidRPr="00A21DDE" w:rsidRDefault="009E0A85" w:rsidP="009E0A85">
      <w:pPr>
        <w:spacing w:after="0" w:line="240" w:lineRule="auto"/>
        <w:textAlignment w:val="baseline"/>
        <w:rPr>
          <w:rFonts w:ascii="Calibri" w:eastAsia="Times New Roman" w:hAnsi="Calibri" w:cs="Calibri"/>
          <w:color w:val="auto"/>
          <w:kern w:val="0"/>
        </w:rPr>
      </w:pPr>
      <w:r w:rsidRPr="00A21DDE">
        <w:rPr>
          <w:rFonts w:ascii="Calibri" w:eastAsia="Times New Roman" w:hAnsi="Calibri" w:cs="Calibri"/>
          <w:color w:val="auto"/>
          <w:kern w:val="0"/>
        </w:rPr>
        <w:t>Ytelser, jf. konkurransebeskrivelsen</w:t>
      </w:r>
    </w:p>
    <w:tbl>
      <w:tblPr>
        <w:tblW w:w="90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01"/>
        <w:gridCol w:w="589"/>
        <w:gridCol w:w="708"/>
        <w:gridCol w:w="2127"/>
        <w:gridCol w:w="1862"/>
      </w:tblGrid>
      <w:tr w:rsidR="006F4402" w:rsidRPr="004A6028" w14:paraId="3A565126" w14:textId="77777777" w:rsidTr="00C9256B">
        <w:trPr>
          <w:trHeight w:val="300"/>
        </w:trPr>
        <w:tc>
          <w:tcPr>
            <w:tcW w:w="3801" w:type="dxa"/>
            <w:hideMark/>
          </w:tcPr>
          <w:p w14:paraId="05781901" w14:textId="148F2F13" w:rsidR="006F4402" w:rsidRPr="004A6028" w:rsidRDefault="006F4402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b/>
                <w:bCs/>
                <w:color w:val="auto"/>
                <w:kern w:val="0"/>
              </w:rPr>
            </w:pPr>
            <w:r w:rsidRPr="00A21DDE">
              <w:rPr>
                <w:rFonts w:ascii="Calibri" w:eastAsia="Times New Roman" w:hAnsi="Calibri" w:cs="Calibri"/>
                <w:color w:val="auto"/>
                <w:kern w:val="0"/>
              </w:rPr>
              <w:t> </w:t>
            </w:r>
            <w:r w:rsidRPr="004A6028">
              <w:rPr>
                <w:rFonts w:ascii="Calibri" w:eastAsia="Times New Roman" w:hAnsi="Calibri" w:cs="Calibri"/>
                <w:b/>
                <w:bCs/>
                <w:color w:val="auto"/>
                <w:kern w:val="0"/>
              </w:rPr>
              <w:t>Prissammentstilling </w:t>
            </w:r>
          </w:p>
        </w:tc>
        <w:tc>
          <w:tcPr>
            <w:tcW w:w="589" w:type="dxa"/>
            <w:hideMark/>
          </w:tcPr>
          <w:p w14:paraId="6B63F2BC" w14:textId="75A7FC68" w:rsidR="006F4402" w:rsidRPr="004A6028" w:rsidRDefault="006F4402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b/>
                <w:bCs/>
                <w:color w:val="auto"/>
                <w:kern w:val="0"/>
              </w:rPr>
            </w:pPr>
            <w:r w:rsidRPr="004A6028">
              <w:rPr>
                <w:rFonts w:ascii="Calibri" w:eastAsia="Times New Roman" w:hAnsi="Calibri" w:cs="Calibri"/>
                <w:b/>
                <w:bCs/>
                <w:color w:val="auto"/>
                <w:kern w:val="0"/>
              </w:rPr>
              <w:t> Enh</w:t>
            </w:r>
          </w:p>
        </w:tc>
        <w:tc>
          <w:tcPr>
            <w:tcW w:w="708" w:type="dxa"/>
          </w:tcPr>
          <w:p w14:paraId="5D06CC95" w14:textId="66762CC2" w:rsidR="006F4402" w:rsidRPr="004A6028" w:rsidRDefault="006F4402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b/>
                <w:bCs/>
                <w:color w:val="auto"/>
                <w:kern w:val="0"/>
              </w:rPr>
            </w:pPr>
            <w:r>
              <w:rPr>
                <w:rFonts w:ascii="Calibri" w:eastAsia="Times New Roman" w:hAnsi="Calibri" w:cs="Calibri"/>
                <w:b/>
                <w:bCs/>
                <w:color w:val="auto"/>
                <w:kern w:val="0"/>
              </w:rPr>
              <w:t>Antall</w:t>
            </w:r>
          </w:p>
        </w:tc>
        <w:tc>
          <w:tcPr>
            <w:tcW w:w="2127" w:type="dxa"/>
          </w:tcPr>
          <w:p w14:paraId="507C2DB9" w14:textId="34B1AD7C" w:rsidR="006F4402" w:rsidRPr="004A6028" w:rsidRDefault="006F4402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b/>
                <w:bCs/>
                <w:color w:val="auto"/>
                <w:kern w:val="0"/>
              </w:rPr>
            </w:pPr>
            <w:r>
              <w:rPr>
                <w:rFonts w:ascii="Calibri" w:eastAsia="Times New Roman" w:hAnsi="Calibri" w:cs="Calibri"/>
                <w:b/>
                <w:bCs/>
                <w:color w:val="auto"/>
                <w:kern w:val="0"/>
              </w:rPr>
              <w:t>Enh. pris</w:t>
            </w:r>
          </w:p>
        </w:tc>
        <w:tc>
          <w:tcPr>
            <w:tcW w:w="1862" w:type="dxa"/>
            <w:hideMark/>
          </w:tcPr>
          <w:p w14:paraId="7463F90D" w14:textId="21786582" w:rsidR="006F4402" w:rsidRPr="004A6028" w:rsidRDefault="006F4402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b/>
                <w:bCs/>
                <w:color w:val="auto"/>
                <w:kern w:val="0"/>
              </w:rPr>
            </w:pPr>
            <w:r w:rsidRPr="004A6028">
              <w:rPr>
                <w:rFonts w:ascii="Calibri" w:eastAsia="Times New Roman" w:hAnsi="Calibri" w:cs="Calibri"/>
                <w:b/>
                <w:bCs/>
                <w:color w:val="auto"/>
                <w:kern w:val="0"/>
              </w:rPr>
              <w:t> </w:t>
            </w:r>
            <w:r w:rsidR="009115C1">
              <w:rPr>
                <w:rFonts w:ascii="Calibri" w:eastAsia="Times New Roman" w:hAnsi="Calibri" w:cs="Calibri"/>
                <w:b/>
                <w:bCs/>
                <w:color w:val="auto"/>
                <w:kern w:val="0"/>
              </w:rPr>
              <w:t>Totalp</w:t>
            </w:r>
            <w:r w:rsidRPr="004A6028">
              <w:rPr>
                <w:rFonts w:ascii="Calibri" w:eastAsia="Times New Roman" w:hAnsi="Calibri" w:cs="Calibri"/>
                <w:b/>
                <w:bCs/>
                <w:color w:val="auto"/>
                <w:kern w:val="0"/>
              </w:rPr>
              <w:t>ris ekskl mva</w:t>
            </w:r>
          </w:p>
        </w:tc>
      </w:tr>
      <w:tr w:rsidR="006F4402" w:rsidRPr="004A6028" w14:paraId="551C1237" w14:textId="77777777" w:rsidTr="00C9256B">
        <w:trPr>
          <w:trHeight w:val="300"/>
        </w:trPr>
        <w:tc>
          <w:tcPr>
            <w:tcW w:w="3801" w:type="dxa"/>
          </w:tcPr>
          <w:p w14:paraId="1C73E829" w14:textId="75E3168B" w:rsidR="00C9256B" w:rsidRPr="00C9256B" w:rsidRDefault="006F4402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</w:rPr>
            </w:pPr>
            <w:r w:rsidRPr="00C9256B">
              <w:rPr>
                <w:rFonts w:ascii="Calibri" w:eastAsia="Times New Roman" w:hAnsi="Calibri" w:cs="Calibri"/>
                <w:color w:val="auto"/>
                <w:kern w:val="0"/>
              </w:rPr>
              <w:t>Rigg og drift</w:t>
            </w:r>
          </w:p>
        </w:tc>
        <w:tc>
          <w:tcPr>
            <w:tcW w:w="589" w:type="dxa"/>
          </w:tcPr>
          <w:p w14:paraId="259E4011" w14:textId="4219A122" w:rsidR="006F4402" w:rsidRPr="004A6028" w:rsidRDefault="006F4402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</w:rPr>
            </w:pPr>
            <w:r w:rsidRPr="004A6028">
              <w:rPr>
                <w:rFonts w:ascii="Calibri" w:eastAsia="Times New Roman" w:hAnsi="Calibri" w:cs="Calibri"/>
                <w:color w:val="auto"/>
                <w:kern w:val="0"/>
              </w:rPr>
              <w:t>RS</w:t>
            </w:r>
          </w:p>
        </w:tc>
        <w:tc>
          <w:tcPr>
            <w:tcW w:w="708" w:type="dxa"/>
          </w:tcPr>
          <w:p w14:paraId="2ED67003" w14:textId="5E9FEE9C" w:rsidR="006F4402" w:rsidRPr="004A6028" w:rsidRDefault="006F4402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</w:rPr>
            </w:pPr>
            <w:r>
              <w:rPr>
                <w:rFonts w:ascii="Calibri" w:eastAsia="Times New Roman" w:hAnsi="Calibri" w:cs="Calibri"/>
                <w:color w:val="auto"/>
                <w:kern w:val="0"/>
              </w:rPr>
              <w:t>1</w:t>
            </w:r>
          </w:p>
        </w:tc>
        <w:tc>
          <w:tcPr>
            <w:tcW w:w="2127" w:type="dxa"/>
          </w:tcPr>
          <w:p w14:paraId="06B75E17" w14:textId="7A9CFC94" w:rsidR="006F4402" w:rsidRPr="004A6028" w:rsidRDefault="006F4402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</w:rPr>
            </w:pPr>
            <w:r>
              <w:rPr>
                <w:rFonts w:ascii="Calibri" w:eastAsia="Times New Roman" w:hAnsi="Calibri" w:cs="Calibri"/>
                <w:color w:val="auto"/>
                <w:kern w:val="0"/>
              </w:rPr>
              <w:t>Kr</w:t>
            </w:r>
          </w:p>
        </w:tc>
        <w:tc>
          <w:tcPr>
            <w:tcW w:w="1862" w:type="dxa"/>
          </w:tcPr>
          <w:p w14:paraId="430C977B" w14:textId="2FC3D461" w:rsidR="006F4402" w:rsidRPr="004A6028" w:rsidRDefault="006F4402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</w:rPr>
            </w:pPr>
            <w:r w:rsidRPr="004A6028">
              <w:rPr>
                <w:rFonts w:ascii="Calibri" w:eastAsia="Times New Roman" w:hAnsi="Calibri" w:cs="Calibri"/>
                <w:color w:val="auto"/>
                <w:kern w:val="0"/>
              </w:rPr>
              <w:t>Kr</w:t>
            </w:r>
          </w:p>
        </w:tc>
      </w:tr>
      <w:tr w:rsidR="006F4402" w:rsidRPr="004A6028" w14:paraId="6A8D06AA" w14:textId="77777777" w:rsidTr="00C9256B">
        <w:trPr>
          <w:trHeight w:val="300"/>
        </w:trPr>
        <w:tc>
          <w:tcPr>
            <w:tcW w:w="3801" w:type="dxa"/>
          </w:tcPr>
          <w:p w14:paraId="6D09E866" w14:textId="2B08AD5C" w:rsidR="006F4402" w:rsidRPr="00C9256B" w:rsidRDefault="006F4402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</w:rPr>
            </w:pPr>
            <w:r w:rsidRPr="00C9256B">
              <w:rPr>
                <w:rFonts w:ascii="Calibri" w:eastAsia="Times New Roman" w:hAnsi="Calibri" w:cs="Calibri"/>
                <w:color w:val="auto"/>
                <w:kern w:val="0"/>
              </w:rPr>
              <w:t>Miljømudring inkl. transport</w:t>
            </w:r>
            <w:r w:rsidRPr="00C9256B">
              <w:rPr>
                <w:rFonts w:ascii="Calibri" w:eastAsia="Times New Roman" w:hAnsi="Calibri" w:cs="Calibri"/>
                <w:color w:val="auto"/>
              </w:rPr>
              <w:t xml:space="preserve">/utlegging </w:t>
            </w:r>
          </w:p>
        </w:tc>
        <w:tc>
          <w:tcPr>
            <w:tcW w:w="589" w:type="dxa"/>
          </w:tcPr>
          <w:p w14:paraId="30258831" w14:textId="7B1D5A75" w:rsidR="006F4402" w:rsidRPr="004A6028" w:rsidRDefault="006F4402" w:rsidP="009E0A85">
            <w:pPr>
              <w:spacing w:after="0" w:line="240" w:lineRule="auto"/>
              <w:textAlignment w:val="baseline"/>
            </w:pPr>
            <w:r w:rsidRPr="0C1CDDF0">
              <w:rPr>
                <w:rFonts w:ascii="Calibri" w:eastAsia="Times New Roman" w:hAnsi="Calibri" w:cs="Calibri"/>
                <w:color w:val="auto"/>
              </w:rPr>
              <w:t>m3</w:t>
            </w:r>
          </w:p>
        </w:tc>
        <w:tc>
          <w:tcPr>
            <w:tcW w:w="708" w:type="dxa"/>
          </w:tcPr>
          <w:p w14:paraId="34931383" w14:textId="7DAA061F" w:rsidR="006F4402" w:rsidRPr="004A6028" w:rsidRDefault="006F4402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</w:rPr>
            </w:pPr>
            <w:r>
              <w:rPr>
                <w:rFonts w:ascii="Calibri" w:eastAsia="Times New Roman" w:hAnsi="Calibri" w:cs="Calibri"/>
                <w:color w:val="auto"/>
                <w:kern w:val="0"/>
              </w:rPr>
              <w:t>2</w:t>
            </w:r>
            <w:r w:rsidR="00EE6C33">
              <w:rPr>
                <w:rFonts w:ascii="Calibri" w:eastAsia="Times New Roman" w:hAnsi="Calibri" w:cs="Calibri"/>
                <w:color w:val="auto"/>
                <w:kern w:val="0"/>
              </w:rPr>
              <w:t>3</w:t>
            </w:r>
            <w:r>
              <w:rPr>
                <w:rFonts w:ascii="Calibri" w:eastAsia="Times New Roman" w:hAnsi="Calibri" w:cs="Calibri"/>
                <w:color w:val="auto"/>
                <w:kern w:val="0"/>
              </w:rPr>
              <w:t>00</w:t>
            </w:r>
          </w:p>
        </w:tc>
        <w:tc>
          <w:tcPr>
            <w:tcW w:w="2127" w:type="dxa"/>
          </w:tcPr>
          <w:p w14:paraId="17A38DC0" w14:textId="5B54BA89" w:rsidR="006F4402" w:rsidRPr="004A6028" w:rsidRDefault="006F4402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</w:rPr>
            </w:pPr>
            <w:r>
              <w:rPr>
                <w:rFonts w:ascii="Calibri" w:eastAsia="Times New Roman" w:hAnsi="Calibri" w:cs="Calibri"/>
                <w:color w:val="auto"/>
                <w:kern w:val="0"/>
              </w:rPr>
              <w:t>Kr</w:t>
            </w:r>
          </w:p>
        </w:tc>
        <w:tc>
          <w:tcPr>
            <w:tcW w:w="1862" w:type="dxa"/>
          </w:tcPr>
          <w:p w14:paraId="2AE69273" w14:textId="1A0046A9" w:rsidR="006F4402" w:rsidRPr="004A6028" w:rsidRDefault="006F4402" w:rsidP="009E0A85">
            <w:pPr>
              <w:spacing w:after="0" w:line="240" w:lineRule="auto"/>
              <w:textAlignment w:val="baseline"/>
            </w:pPr>
            <w:r w:rsidRPr="004A6028">
              <w:rPr>
                <w:rFonts w:ascii="Calibri" w:eastAsia="Times New Roman" w:hAnsi="Calibri" w:cs="Calibri"/>
                <w:color w:val="auto"/>
                <w:kern w:val="0"/>
              </w:rPr>
              <w:t>Kr</w:t>
            </w:r>
          </w:p>
        </w:tc>
      </w:tr>
      <w:tr w:rsidR="006F4402" w:rsidRPr="004A6028" w14:paraId="56BE0DAB" w14:textId="77777777" w:rsidTr="00C9256B">
        <w:trPr>
          <w:trHeight w:val="300"/>
        </w:trPr>
        <w:tc>
          <w:tcPr>
            <w:tcW w:w="3801" w:type="dxa"/>
          </w:tcPr>
          <w:p w14:paraId="5F123D99" w14:textId="01E65764" w:rsidR="006F4402" w:rsidRPr="00C9256B" w:rsidRDefault="006F4402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</w:rPr>
            </w:pPr>
            <w:r w:rsidRPr="00C9256B">
              <w:rPr>
                <w:rFonts w:ascii="Calibri" w:eastAsia="Times New Roman" w:hAnsi="Calibri" w:cs="Calibri"/>
                <w:color w:val="auto"/>
                <w:kern w:val="0"/>
              </w:rPr>
              <w:t>Utdyping fjell inkl. transport</w:t>
            </w:r>
            <w:r w:rsidRPr="00C9256B">
              <w:rPr>
                <w:rFonts w:ascii="Calibri" w:eastAsia="Times New Roman" w:hAnsi="Calibri" w:cs="Calibri"/>
                <w:color w:val="auto"/>
              </w:rPr>
              <w:t xml:space="preserve">/utlegging </w:t>
            </w:r>
          </w:p>
        </w:tc>
        <w:tc>
          <w:tcPr>
            <w:tcW w:w="589" w:type="dxa"/>
          </w:tcPr>
          <w:p w14:paraId="59D1F06B" w14:textId="693A6970" w:rsidR="006F4402" w:rsidRPr="004A6028" w:rsidRDefault="006F4402" w:rsidP="009E0A85">
            <w:pPr>
              <w:spacing w:after="0" w:line="240" w:lineRule="auto"/>
              <w:textAlignment w:val="baseline"/>
            </w:pPr>
            <w:r w:rsidRPr="0C1CDDF0">
              <w:rPr>
                <w:rFonts w:ascii="Calibri" w:eastAsia="Times New Roman" w:hAnsi="Calibri" w:cs="Calibri"/>
                <w:color w:val="auto"/>
              </w:rPr>
              <w:t>m3</w:t>
            </w:r>
          </w:p>
        </w:tc>
        <w:tc>
          <w:tcPr>
            <w:tcW w:w="708" w:type="dxa"/>
          </w:tcPr>
          <w:p w14:paraId="3BC57271" w14:textId="3E87A2EC" w:rsidR="006F4402" w:rsidRPr="004A6028" w:rsidRDefault="00EE6C33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</w:rPr>
            </w:pPr>
            <w:r>
              <w:rPr>
                <w:rFonts w:ascii="Calibri" w:eastAsia="Times New Roman" w:hAnsi="Calibri" w:cs="Calibri"/>
                <w:color w:val="auto"/>
                <w:kern w:val="0"/>
              </w:rPr>
              <w:t>1100</w:t>
            </w:r>
          </w:p>
        </w:tc>
        <w:tc>
          <w:tcPr>
            <w:tcW w:w="2127" w:type="dxa"/>
          </w:tcPr>
          <w:p w14:paraId="3CC6A022" w14:textId="77764BD1" w:rsidR="006F4402" w:rsidRPr="004A6028" w:rsidRDefault="006F4402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</w:rPr>
            </w:pPr>
            <w:r>
              <w:rPr>
                <w:rFonts w:ascii="Calibri" w:eastAsia="Times New Roman" w:hAnsi="Calibri" w:cs="Calibri"/>
                <w:color w:val="auto"/>
                <w:kern w:val="0"/>
              </w:rPr>
              <w:t>Kr</w:t>
            </w:r>
          </w:p>
        </w:tc>
        <w:tc>
          <w:tcPr>
            <w:tcW w:w="1862" w:type="dxa"/>
          </w:tcPr>
          <w:p w14:paraId="660130E7" w14:textId="0E71BF5A" w:rsidR="006F4402" w:rsidRPr="004A6028" w:rsidRDefault="006F4402" w:rsidP="009E0A85">
            <w:pPr>
              <w:spacing w:after="0" w:line="240" w:lineRule="auto"/>
              <w:textAlignment w:val="baseline"/>
            </w:pPr>
            <w:r w:rsidRPr="004A6028">
              <w:rPr>
                <w:rFonts w:ascii="Calibri" w:eastAsia="Times New Roman" w:hAnsi="Calibri" w:cs="Calibri"/>
                <w:color w:val="auto"/>
                <w:kern w:val="0"/>
              </w:rPr>
              <w:t>Kr</w:t>
            </w:r>
          </w:p>
        </w:tc>
      </w:tr>
      <w:tr w:rsidR="006F4402" w:rsidRPr="004A6028" w14:paraId="50D08418" w14:textId="77777777" w:rsidTr="00C9256B">
        <w:trPr>
          <w:trHeight w:val="300"/>
        </w:trPr>
        <w:tc>
          <w:tcPr>
            <w:tcW w:w="3801" w:type="dxa"/>
          </w:tcPr>
          <w:p w14:paraId="4AB6E70C" w14:textId="1A77666B" w:rsidR="006F4402" w:rsidRPr="00C9256B" w:rsidRDefault="006F4402" w:rsidP="009E0A85">
            <w:pPr>
              <w:spacing w:after="0" w:line="240" w:lineRule="auto"/>
              <w:textAlignment w:val="baseline"/>
              <w:rPr>
                <w:color w:val="auto"/>
              </w:rPr>
            </w:pPr>
            <w:r w:rsidRPr="00C9256B">
              <w:rPr>
                <w:rFonts w:ascii="Calibri" w:eastAsia="Times New Roman" w:hAnsi="Calibri" w:cs="Calibri"/>
                <w:color w:val="auto"/>
              </w:rPr>
              <w:t>Tillegg for rensk av fjell</w:t>
            </w:r>
          </w:p>
        </w:tc>
        <w:tc>
          <w:tcPr>
            <w:tcW w:w="589" w:type="dxa"/>
          </w:tcPr>
          <w:p w14:paraId="65CA8150" w14:textId="301C806B" w:rsidR="006F4402" w:rsidRPr="004A6028" w:rsidRDefault="006F4402" w:rsidP="009E0A85">
            <w:pPr>
              <w:spacing w:after="0" w:line="240" w:lineRule="auto"/>
              <w:textAlignment w:val="baseline"/>
            </w:pPr>
            <w:r w:rsidRPr="0C1CDDF0">
              <w:rPr>
                <w:rFonts w:ascii="Calibri" w:eastAsia="Times New Roman" w:hAnsi="Calibri" w:cs="Calibri"/>
                <w:color w:val="auto"/>
              </w:rPr>
              <w:t>m2</w:t>
            </w:r>
          </w:p>
        </w:tc>
        <w:tc>
          <w:tcPr>
            <w:tcW w:w="708" w:type="dxa"/>
          </w:tcPr>
          <w:p w14:paraId="00CBE4E0" w14:textId="1CD56465" w:rsidR="006F4402" w:rsidRPr="004A6028" w:rsidRDefault="00EE6C33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</w:rPr>
            </w:pPr>
            <w:r>
              <w:rPr>
                <w:rFonts w:ascii="Calibri" w:eastAsia="Times New Roman" w:hAnsi="Calibri" w:cs="Calibri"/>
                <w:color w:val="auto"/>
                <w:kern w:val="0"/>
              </w:rPr>
              <w:t>16</w:t>
            </w:r>
            <w:r w:rsidR="006F4402">
              <w:rPr>
                <w:rFonts w:ascii="Calibri" w:eastAsia="Times New Roman" w:hAnsi="Calibri" w:cs="Calibri"/>
                <w:color w:val="auto"/>
                <w:kern w:val="0"/>
              </w:rPr>
              <w:t>00</w:t>
            </w:r>
          </w:p>
        </w:tc>
        <w:tc>
          <w:tcPr>
            <w:tcW w:w="2127" w:type="dxa"/>
          </w:tcPr>
          <w:p w14:paraId="282DBE1F" w14:textId="2746FB25" w:rsidR="006F4402" w:rsidRPr="004A6028" w:rsidRDefault="006F4402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</w:rPr>
            </w:pPr>
            <w:r>
              <w:rPr>
                <w:rFonts w:ascii="Calibri" w:eastAsia="Times New Roman" w:hAnsi="Calibri" w:cs="Calibri"/>
                <w:color w:val="auto"/>
                <w:kern w:val="0"/>
              </w:rPr>
              <w:t>Kr</w:t>
            </w:r>
          </w:p>
        </w:tc>
        <w:tc>
          <w:tcPr>
            <w:tcW w:w="1862" w:type="dxa"/>
          </w:tcPr>
          <w:p w14:paraId="24CFBE9E" w14:textId="793CAFB5" w:rsidR="006F4402" w:rsidRPr="004A6028" w:rsidRDefault="006F4402" w:rsidP="009E0A85">
            <w:pPr>
              <w:spacing w:after="0" w:line="240" w:lineRule="auto"/>
              <w:textAlignment w:val="baseline"/>
            </w:pPr>
            <w:r w:rsidRPr="004A6028">
              <w:rPr>
                <w:rFonts w:ascii="Calibri" w:eastAsia="Times New Roman" w:hAnsi="Calibri" w:cs="Calibri"/>
                <w:color w:val="auto"/>
                <w:kern w:val="0"/>
              </w:rPr>
              <w:t>Kr</w:t>
            </w:r>
          </w:p>
        </w:tc>
      </w:tr>
      <w:tr w:rsidR="006F4402" w:rsidRPr="004A6028" w14:paraId="7AF3B476" w14:textId="77777777" w:rsidTr="00C9256B">
        <w:trPr>
          <w:trHeight w:val="300"/>
        </w:trPr>
        <w:tc>
          <w:tcPr>
            <w:tcW w:w="3801" w:type="dxa"/>
          </w:tcPr>
          <w:p w14:paraId="6A6A7E6A" w14:textId="3A24BFAB" w:rsidR="006F4402" w:rsidRPr="002173B3" w:rsidRDefault="00DA21C3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i/>
                <w:iCs/>
                <w:color w:val="auto"/>
                <w:kern w:val="0"/>
              </w:rPr>
            </w:pPr>
            <w:r w:rsidRPr="002173B3">
              <w:rPr>
                <w:rFonts w:ascii="Calibri" w:eastAsia="Times New Roman" w:hAnsi="Calibri" w:cs="Calibri"/>
                <w:i/>
                <w:iCs/>
                <w:color w:val="auto"/>
              </w:rPr>
              <w:t>Opsjon: Ekstra o</w:t>
            </w:r>
            <w:r w:rsidR="006F4402" w:rsidRPr="002173B3">
              <w:rPr>
                <w:rFonts w:ascii="Calibri" w:eastAsia="Times New Roman" w:hAnsi="Calibri" w:cs="Calibri"/>
                <w:i/>
                <w:iCs/>
                <w:color w:val="auto"/>
              </w:rPr>
              <w:t xml:space="preserve">ppmåling </w:t>
            </w:r>
          </w:p>
        </w:tc>
        <w:tc>
          <w:tcPr>
            <w:tcW w:w="589" w:type="dxa"/>
          </w:tcPr>
          <w:p w14:paraId="1280924F" w14:textId="60E629BD" w:rsidR="006F4402" w:rsidRPr="002173B3" w:rsidRDefault="006F4402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i/>
                <w:iCs/>
                <w:color w:val="auto"/>
                <w:kern w:val="0"/>
              </w:rPr>
            </w:pPr>
            <w:r w:rsidRPr="002173B3">
              <w:rPr>
                <w:rFonts w:ascii="Calibri" w:eastAsia="Times New Roman" w:hAnsi="Calibri" w:cs="Calibri"/>
                <w:i/>
                <w:iCs/>
                <w:color w:val="auto"/>
                <w:kern w:val="0"/>
              </w:rPr>
              <w:t>RS</w:t>
            </w:r>
          </w:p>
        </w:tc>
        <w:tc>
          <w:tcPr>
            <w:tcW w:w="708" w:type="dxa"/>
          </w:tcPr>
          <w:p w14:paraId="4181950A" w14:textId="7DAFCF58" w:rsidR="006F4402" w:rsidRPr="002173B3" w:rsidRDefault="006F4402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i/>
                <w:iCs/>
                <w:color w:val="auto"/>
                <w:kern w:val="0"/>
              </w:rPr>
            </w:pPr>
            <w:r w:rsidRPr="002173B3">
              <w:rPr>
                <w:rFonts w:ascii="Calibri" w:eastAsia="Times New Roman" w:hAnsi="Calibri" w:cs="Calibri"/>
                <w:i/>
                <w:iCs/>
                <w:color w:val="auto"/>
                <w:kern w:val="0"/>
              </w:rPr>
              <w:t>1</w:t>
            </w:r>
          </w:p>
        </w:tc>
        <w:tc>
          <w:tcPr>
            <w:tcW w:w="2127" w:type="dxa"/>
          </w:tcPr>
          <w:p w14:paraId="7D671570" w14:textId="29E35879" w:rsidR="006F4402" w:rsidRPr="002173B3" w:rsidRDefault="006F4402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i/>
                <w:iCs/>
                <w:color w:val="auto"/>
                <w:kern w:val="0"/>
              </w:rPr>
            </w:pPr>
            <w:r w:rsidRPr="002173B3">
              <w:rPr>
                <w:rFonts w:ascii="Calibri" w:eastAsia="Times New Roman" w:hAnsi="Calibri" w:cs="Calibri"/>
                <w:i/>
                <w:iCs/>
                <w:color w:val="auto"/>
                <w:kern w:val="0"/>
              </w:rPr>
              <w:t>Kr</w:t>
            </w:r>
          </w:p>
        </w:tc>
        <w:tc>
          <w:tcPr>
            <w:tcW w:w="1862" w:type="dxa"/>
          </w:tcPr>
          <w:p w14:paraId="6979A675" w14:textId="3A3AD0BF" w:rsidR="006F4402" w:rsidRPr="002173B3" w:rsidRDefault="006F4402" w:rsidP="009E0A85">
            <w:pPr>
              <w:spacing w:after="0" w:line="240" w:lineRule="auto"/>
              <w:textAlignment w:val="baseline"/>
              <w:rPr>
                <w:i/>
                <w:iCs/>
              </w:rPr>
            </w:pPr>
            <w:r w:rsidRPr="002173B3">
              <w:rPr>
                <w:rFonts w:ascii="Calibri" w:eastAsia="Times New Roman" w:hAnsi="Calibri" w:cs="Calibri"/>
                <w:i/>
                <w:iCs/>
                <w:color w:val="auto"/>
                <w:kern w:val="0"/>
              </w:rPr>
              <w:t>Kr</w:t>
            </w:r>
          </w:p>
        </w:tc>
      </w:tr>
      <w:tr w:rsidR="006F4402" w14:paraId="492CCC52" w14:textId="77777777" w:rsidTr="00C9256B">
        <w:trPr>
          <w:trHeight w:val="300"/>
        </w:trPr>
        <w:tc>
          <w:tcPr>
            <w:tcW w:w="3801" w:type="dxa"/>
          </w:tcPr>
          <w:p w14:paraId="2D9BAD6E" w14:textId="29BA6981" w:rsidR="006F4402" w:rsidRPr="002173B3" w:rsidRDefault="006F4402" w:rsidP="0C1CDDF0">
            <w:pPr>
              <w:spacing w:line="240" w:lineRule="auto"/>
              <w:rPr>
                <w:rFonts w:ascii="Calibri" w:eastAsia="Times New Roman" w:hAnsi="Calibri" w:cs="Calibri"/>
                <w:i/>
                <w:iCs/>
                <w:color w:val="auto"/>
              </w:rPr>
            </w:pPr>
            <w:r w:rsidRPr="002173B3">
              <w:rPr>
                <w:rFonts w:ascii="Calibri" w:eastAsia="Times New Roman" w:hAnsi="Calibri" w:cs="Calibri"/>
                <w:i/>
                <w:iCs/>
                <w:color w:val="auto"/>
              </w:rPr>
              <w:t>Opsjon: Splitt</w:t>
            </w:r>
            <w:r w:rsidR="00DA21C3" w:rsidRPr="002173B3">
              <w:rPr>
                <w:rFonts w:ascii="Calibri" w:eastAsia="Times New Roman" w:hAnsi="Calibri" w:cs="Calibri"/>
                <w:i/>
                <w:iCs/>
                <w:color w:val="auto"/>
              </w:rPr>
              <w:t>/</w:t>
            </w:r>
            <w:r w:rsidRPr="002173B3">
              <w:rPr>
                <w:rFonts w:ascii="Calibri" w:eastAsia="Times New Roman" w:hAnsi="Calibri" w:cs="Calibri"/>
                <w:i/>
                <w:iCs/>
                <w:color w:val="auto"/>
              </w:rPr>
              <w:t>søm langs kaifront inkl. prosjektering</w:t>
            </w:r>
          </w:p>
        </w:tc>
        <w:tc>
          <w:tcPr>
            <w:tcW w:w="589" w:type="dxa"/>
          </w:tcPr>
          <w:p w14:paraId="695D6975" w14:textId="7B888441" w:rsidR="006F4402" w:rsidRPr="002173B3" w:rsidRDefault="006F4402" w:rsidP="0C1CDDF0">
            <w:pPr>
              <w:spacing w:line="240" w:lineRule="auto"/>
              <w:rPr>
                <w:rFonts w:ascii="Calibri" w:eastAsia="Times New Roman" w:hAnsi="Calibri" w:cs="Calibri"/>
                <w:i/>
                <w:iCs/>
                <w:color w:val="auto"/>
              </w:rPr>
            </w:pPr>
            <w:r w:rsidRPr="002173B3">
              <w:rPr>
                <w:rFonts w:ascii="Calibri" w:eastAsia="Times New Roman" w:hAnsi="Calibri" w:cs="Calibri"/>
                <w:i/>
                <w:iCs/>
                <w:color w:val="auto"/>
              </w:rPr>
              <w:t>RS</w:t>
            </w:r>
          </w:p>
        </w:tc>
        <w:tc>
          <w:tcPr>
            <w:tcW w:w="708" w:type="dxa"/>
          </w:tcPr>
          <w:p w14:paraId="486530DE" w14:textId="5CB258E8" w:rsidR="006F4402" w:rsidRPr="002173B3" w:rsidRDefault="006F4402" w:rsidP="0C1CDDF0">
            <w:pPr>
              <w:spacing w:line="240" w:lineRule="auto"/>
              <w:rPr>
                <w:rFonts w:ascii="Calibri" w:eastAsia="Times New Roman" w:hAnsi="Calibri" w:cs="Calibri"/>
                <w:i/>
                <w:iCs/>
                <w:color w:val="auto"/>
                <w:kern w:val="0"/>
              </w:rPr>
            </w:pPr>
            <w:r w:rsidRPr="002173B3">
              <w:rPr>
                <w:rFonts w:ascii="Calibri" w:eastAsia="Times New Roman" w:hAnsi="Calibri" w:cs="Calibri"/>
                <w:i/>
                <w:iCs/>
                <w:color w:val="auto"/>
                <w:kern w:val="0"/>
              </w:rPr>
              <w:t>1</w:t>
            </w:r>
          </w:p>
        </w:tc>
        <w:tc>
          <w:tcPr>
            <w:tcW w:w="2127" w:type="dxa"/>
          </w:tcPr>
          <w:p w14:paraId="511B97F5" w14:textId="72602831" w:rsidR="006F4402" w:rsidRPr="002173B3" w:rsidRDefault="006F4402" w:rsidP="0C1CDDF0">
            <w:pPr>
              <w:spacing w:line="240" w:lineRule="auto"/>
              <w:rPr>
                <w:rFonts w:ascii="Calibri" w:eastAsia="Times New Roman" w:hAnsi="Calibri" w:cs="Calibri"/>
                <w:i/>
                <w:iCs/>
                <w:color w:val="auto"/>
                <w:kern w:val="0"/>
              </w:rPr>
            </w:pPr>
            <w:r w:rsidRPr="002173B3">
              <w:rPr>
                <w:rFonts w:ascii="Calibri" w:eastAsia="Times New Roman" w:hAnsi="Calibri" w:cs="Calibri"/>
                <w:i/>
                <w:iCs/>
                <w:color w:val="auto"/>
                <w:kern w:val="0"/>
              </w:rPr>
              <w:t>Kr</w:t>
            </w:r>
          </w:p>
        </w:tc>
        <w:tc>
          <w:tcPr>
            <w:tcW w:w="1862" w:type="dxa"/>
          </w:tcPr>
          <w:p w14:paraId="244B48E4" w14:textId="34CDAABB" w:rsidR="006F4402" w:rsidRPr="002173B3" w:rsidRDefault="006F4402" w:rsidP="0C1CDDF0">
            <w:pPr>
              <w:spacing w:line="240" w:lineRule="auto"/>
              <w:rPr>
                <w:rFonts w:ascii="Calibri" w:eastAsia="Times New Roman" w:hAnsi="Calibri" w:cs="Calibri"/>
                <w:i/>
                <w:iCs/>
                <w:color w:val="auto"/>
              </w:rPr>
            </w:pPr>
            <w:r w:rsidRPr="002173B3">
              <w:rPr>
                <w:rFonts w:ascii="Calibri" w:eastAsia="Times New Roman" w:hAnsi="Calibri" w:cs="Calibri"/>
                <w:i/>
                <w:iCs/>
                <w:color w:val="auto"/>
                <w:kern w:val="0"/>
              </w:rPr>
              <w:t>Kr</w:t>
            </w:r>
          </w:p>
        </w:tc>
      </w:tr>
      <w:tr w:rsidR="006F4402" w:rsidRPr="004A6028" w14:paraId="6FD96294" w14:textId="77777777" w:rsidTr="00C9256B">
        <w:trPr>
          <w:trHeight w:val="300"/>
        </w:trPr>
        <w:tc>
          <w:tcPr>
            <w:tcW w:w="3801" w:type="dxa"/>
            <w:shd w:val="clear" w:color="auto" w:fill="D9D9D9" w:themeFill="background1" w:themeFillShade="D9"/>
          </w:tcPr>
          <w:p w14:paraId="4E59195B" w14:textId="723F80FA" w:rsidR="006F4402" w:rsidRPr="004A6028" w:rsidRDefault="006F4402" w:rsidP="002B3D6F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</w:rPr>
            </w:pPr>
            <w:r w:rsidRPr="004A6028">
              <w:rPr>
                <w:rFonts w:ascii="Calibri" w:eastAsia="Times New Roman" w:hAnsi="Calibri" w:cs="Calibri"/>
                <w:b/>
                <w:bCs/>
                <w:color w:val="auto"/>
                <w:kern w:val="0"/>
              </w:rPr>
              <w:t xml:space="preserve">Sum </w:t>
            </w:r>
          </w:p>
        </w:tc>
        <w:tc>
          <w:tcPr>
            <w:tcW w:w="589" w:type="dxa"/>
            <w:shd w:val="clear" w:color="auto" w:fill="D9D9D9" w:themeFill="background1" w:themeFillShade="D9"/>
          </w:tcPr>
          <w:p w14:paraId="4B2EA501" w14:textId="09598754" w:rsidR="006F4402" w:rsidRPr="004A6028" w:rsidRDefault="006F4402" w:rsidP="002B3D6F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</w:rPr>
            </w:pPr>
            <w:r w:rsidRPr="004A6028">
              <w:rPr>
                <w:rFonts w:ascii="Calibri" w:eastAsia="Times New Roman" w:hAnsi="Calibri" w:cs="Calibri"/>
                <w:color w:val="auto"/>
                <w:kern w:val="0"/>
              </w:rPr>
              <w:t> </w:t>
            </w:r>
          </w:p>
        </w:tc>
        <w:tc>
          <w:tcPr>
            <w:tcW w:w="708" w:type="dxa"/>
            <w:shd w:val="clear" w:color="auto" w:fill="D9D9D9" w:themeFill="background1" w:themeFillShade="D9"/>
          </w:tcPr>
          <w:p w14:paraId="2F4ECBE5" w14:textId="77777777" w:rsidR="006F4402" w:rsidRPr="004A6028" w:rsidRDefault="006F4402" w:rsidP="002B3D6F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b/>
                <w:bCs/>
                <w:color w:val="auto"/>
                <w:kern w:val="0"/>
              </w:rPr>
            </w:pPr>
          </w:p>
        </w:tc>
        <w:tc>
          <w:tcPr>
            <w:tcW w:w="2127" w:type="dxa"/>
            <w:shd w:val="clear" w:color="auto" w:fill="D9D9D9" w:themeFill="background1" w:themeFillShade="D9"/>
          </w:tcPr>
          <w:p w14:paraId="3D6BD602" w14:textId="77777777" w:rsidR="006F4402" w:rsidRPr="004A6028" w:rsidRDefault="006F4402" w:rsidP="002B3D6F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b/>
                <w:bCs/>
                <w:color w:val="auto"/>
                <w:kern w:val="0"/>
              </w:rPr>
            </w:pPr>
          </w:p>
        </w:tc>
        <w:tc>
          <w:tcPr>
            <w:tcW w:w="1862" w:type="dxa"/>
            <w:shd w:val="clear" w:color="auto" w:fill="D9D9D9" w:themeFill="background1" w:themeFillShade="D9"/>
          </w:tcPr>
          <w:p w14:paraId="577CF53F" w14:textId="703F09E7" w:rsidR="006F4402" w:rsidRPr="004A6028" w:rsidRDefault="006F4402" w:rsidP="002B3D6F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</w:rPr>
            </w:pPr>
            <w:r w:rsidRPr="004A6028">
              <w:rPr>
                <w:rFonts w:ascii="Calibri" w:eastAsia="Times New Roman" w:hAnsi="Calibri" w:cs="Calibri"/>
                <w:b/>
                <w:bCs/>
                <w:color w:val="auto"/>
                <w:kern w:val="0"/>
              </w:rPr>
              <w:t>Kr </w:t>
            </w:r>
          </w:p>
        </w:tc>
      </w:tr>
    </w:tbl>
    <w:p w14:paraId="10789108" w14:textId="77777777" w:rsidR="009E0A85" w:rsidRPr="004A6028" w:rsidRDefault="009E0A85" w:rsidP="009E0A85">
      <w:pPr>
        <w:spacing w:after="0" w:line="240" w:lineRule="auto"/>
        <w:textAlignment w:val="baseline"/>
        <w:rPr>
          <w:rFonts w:ascii="Calibri" w:eastAsia="Times New Roman" w:hAnsi="Calibri" w:cs="Calibri"/>
          <w:color w:val="auto"/>
          <w:kern w:val="0"/>
          <w:sz w:val="18"/>
          <w:szCs w:val="18"/>
        </w:rPr>
      </w:pPr>
      <w:r w:rsidRPr="004A6028">
        <w:rPr>
          <w:rFonts w:ascii="Calibri" w:eastAsia="Times New Roman" w:hAnsi="Calibri" w:cs="Calibri"/>
          <w:color w:val="auto"/>
          <w:kern w:val="0"/>
        </w:rPr>
        <w:t> </w:t>
      </w:r>
    </w:p>
    <w:p w14:paraId="7C608E95" w14:textId="488B1219" w:rsidR="009E0A85" w:rsidRPr="004A6028" w:rsidRDefault="009E0A85" w:rsidP="009E0A85">
      <w:pPr>
        <w:spacing w:after="0" w:line="240" w:lineRule="auto"/>
        <w:textAlignment w:val="baseline"/>
        <w:rPr>
          <w:rFonts w:ascii="Calibri" w:eastAsia="Times New Roman" w:hAnsi="Calibri" w:cs="Calibri"/>
          <w:b/>
          <w:bCs/>
          <w:color w:val="auto"/>
          <w:kern w:val="0"/>
        </w:rPr>
      </w:pPr>
    </w:p>
    <w:tbl>
      <w:tblPr>
        <w:tblW w:w="9064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36"/>
        <w:gridCol w:w="3544"/>
        <w:gridCol w:w="1984"/>
      </w:tblGrid>
      <w:tr w:rsidR="009E0A85" w:rsidRPr="004A6028" w14:paraId="08100BE0" w14:textId="77777777" w:rsidTr="00C9256B">
        <w:trPr>
          <w:trHeight w:val="258"/>
        </w:trPr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F4AF08D" w14:textId="2EA24E15" w:rsidR="009E0A85" w:rsidRPr="00A564D7" w:rsidRDefault="009E0A85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b/>
                <w:bCs/>
                <w:color w:val="auto"/>
                <w:kern w:val="0"/>
              </w:rPr>
            </w:pPr>
            <w:r w:rsidRPr="004A6028">
              <w:rPr>
                <w:rFonts w:ascii="Calibri" w:eastAsia="Times New Roman" w:hAnsi="Calibri" w:cs="Calibri"/>
                <w:b/>
                <w:bCs/>
                <w:color w:val="auto"/>
                <w:kern w:val="0"/>
              </w:rPr>
              <w:t xml:space="preserve">Timepriser </w:t>
            </w:r>
          </w:p>
        </w:tc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8FB25F8" w14:textId="77777777" w:rsidR="009E0A85" w:rsidRPr="004A6028" w:rsidRDefault="009E0A85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  <w:sz w:val="24"/>
                <w:szCs w:val="24"/>
              </w:rPr>
            </w:pPr>
            <w:r w:rsidRPr="004A6028">
              <w:rPr>
                <w:rFonts w:ascii="Calibri" w:eastAsia="Times New Roman" w:hAnsi="Calibri" w:cs="Calibri"/>
                <w:color w:val="auto"/>
                <w:kern w:val="0"/>
              </w:rPr>
              <w:t> 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5EC5F47" w14:textId="77777777" w:rsidR="009E0A85" w:rsidRPr="004A6028" w:rsidRDefault="009E0A85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  <w:sz w:val="24"/>
                <w:szCs w:val="24"/>
              </w:rPr>
            </w:pPr>
            <w:r w:rsidRPr="004A6028">
              <w:rPr>
                <w:rFonts w:ascii="Calibri" w:eastAsia="Times New Roman" w:hAnsi="Calibri" w:cs="Calibri"/>
                <w:color w:val="auto"/>
                <w:kern w:val="0"/>
              </w:rPr>
              <w:t> </w:t>
            </w:r>
          </w:p>
        </w:tc>
      </w:tr>
      <w:tr w:rsidR="009E0A85" w:rsidRPr="004A6028" w14:paraId="20708283" w14:textId="77777777" w:rsidTr="00C9256B">
        <w:trPr>
          <w:trHeight w:val="377"/>
        </w:trPr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A44532" w14:textId="627EC07F" w:rsidR="009E0A85" w:rsidRPr="004A6028" w:rsidRDefault="00A564D7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</w:rPr>
            </w:pPr>
            <w:r>
              <w:rPr>
                <w:rFonts w:ascii="Calibri" w:eastAsia="Times New Roman" w:hAnsi="Calibri" w:cs="Calibri"/>
                <w:color w:val="auto"/>
                <w:kern w:val="0"/>
              </w:rPr>
              <w:t>F</w:t>
            </w:r>
            <w:r w:rsidR="009E0A85" w:rsidRPr="004A6028">
              <w:rPr>
                <w:rFonts w:ascii="Calibri" w:eastAsia="Times New Roman" w:hAnsi="Calibri" w:cs="Calibri"/>
                <w:color w:val="auto"/>
                <w:kern w:val="0"/>
              </w:rPr>
              <w:t>ormann</w:t>
            </w:r>
          </w:p>
        </w:tc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FF918A" w14:textId="1F365B63" w:rsidR="009E0A85" w:rsidRPr="00076AEE" w:rsidRDefault="009E0A85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</w:rPr>
            </w:pPr>
            <w:r w:rsidRPr="00076AEE">
              <w:rPr>
                <w:rFonts w:ascii="Calibri" w:eastAsia="Times New Roman" w:hAnsi="Calibri" w:cs="Calibri"/>
                <w:color w:val="auto"/>
                <w:kern w:val="0"/>
              </w:rPr>
              <w:t xml:space="preserve">50 timer </w:t>
            </w:r>
            <w:r w:rsidR="002173B3">
              <w:rPr>
                <w:rFonts w:ascii="Calibri" w:eastAsia="Times New Roman" w:hAnsi="Calibri" w:cs="Calibri"/>
                <w:color w:val="auto"/>
                <w:kern w:val="0"/>
              </w:rPr>
              <w:t>*</w:t>
            </w:r>
            <w:r w:rsidRPr="00076AEE">
              <w:rPr>
                <w:rFonts w:ascii="Calibri" w:eastAsia="Times New Roman" w:hAnsi="Calibri" w:cs="Calibri"/>
                <w:color w:val="auto"/>
                <w:kern w:val="0"/>
              </w:rPr>
              <w:t xml:space="preserve"> ________ kr/time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7F3711" w14:textId="6638635D" w:rsidR="004A6028" w:rsidRPr="009115C1" w:rsidRDefault="004A6028" w:rsidP="004A6028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</w:rPr>
            </w:pPr>
            <w:r w:rsidRPr="009115C1">
              <w:rPr>
                <w:rFonts w:ascii="Calibri" w:eastAsia="Times New Roman" w:hAnsi="Calibri" w:cs="Calibri"/>
                <w:color w:val="auto"/>
                <w:kern w:val="0"/>
              </w:rPr>
              <w:t>Kr</w:t>
            </w:r>
          </w:p>
        </w:tc>
      </w:tr>
      <w:tr w:rsidR="009E0A85" w:rsidRPr="004A6028" w14:paraId="6F0CCD4F" w14:textId="77777777" w:rsidTr="00C9256B">
        <w:trPr>
          <w:trHeight w:val="300"/>
        </w:trPr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4B8E78" w14:textId="16C259E9" w:rsidR="009E0A85" w:rsidRPr="004A6028" w:rsidRDefault="00A564D7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</w:rPr>
            </w:pPr>
            <w:r>
              <w:rPr>
                <w:rFonts w:ascii="Calibri" w:eastAsia="Times New Roman" w:hAnsi="Calibri" w:cs="Calibri"/>
                <w:color w:val="auto"/>
                <w:kern w:val="0"/>
              </w:rPr>
              <w:t>F</w:t>
            </w:r>
            <w:r w:rsidR="009E0A85" w:rsidRPr="004A6028">
              <w:rPr>
                <w:rFonts w:ascii="Calibri" w:eastAsia="Times New Roman" w:hAnsi="Calibri" w:cs="Calibri"/>
                <w:color w:val="auto"/>
                <w:kern w:val="0"/>
              </w:rPr>
              <w:t>agarbeider</w:t>
            </w:r>
          </w:p>
        </w:tc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A551E2" w14:textId="52CCD8D9" w:rsidR="009E0A85" w:rsidRPr="00076AEE" w:rsidRDefault="009E0A85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  <w:sz w:val="24"/>
                <w:szCs w:val="24"/>
              </w:rPr>
            </w:pPr>
            <w:r w:rsidRPr="00076AEE">
              <w:rPr>
                <w:rFonts w:ascii="Calibri" w:eastAsia="Times New Roman" w:hAnsi="Calibri" w:cs="Calibri"/>
                <w:color w:val="auto"/>
                <w:kern w:val="0"/>
              </w:rPr>
              <w:t xml:space="preserve">50 timer </w:t>
            </w:r>
            <w:r w:rsidR="002173B3">
              <w:rPr>
                <w:rFonts w:ascii="Calibri" w:eastAsia="Times New Roman" w:hAnsi="Calibri" w:cs="Calibri"/>
                <w:color w:val="auto"/>
                <w:kern w:val="0"/>
              </w:rPr>
              <w:t>*</w:t>
            </w:r>
            <w:r w:rsidRPr="00076AEE">
              <w:rPr>
                <w:rFonts w:ascii="Calibri" w:eastAsia="Times New Roman" w:hAnsi="Calibri" w:cs="Calibri"/>
                <w:color w:val="auto"/>
                <w:kern w:val="0"/>
              </w:rPr>
              <w:t xml:space="preserve"> ________ kr/time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431F1A" w14:textId="7BAEDB5E" w:rsidR="009E0A85" w:rsidRPr="009115C1" w:rsidRDefault="004A6028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</w:rPr>
            </w:pPr>
            <w:r w:rsidRPr="009115C1">
              <w:rPr>
                <w:rFonts w:ascii="Calibri" w:eastAsia="Times New Roman" w:hAnsi="Calibri" w:cs="Calibri"/>
                <w:color w:val="auto"/>
                <w:kern w:val="0"/>
              </w:rPr>
              <w:t>Kr</w:t>
            </w:r>
          </w:p>
        </w:tc>
      </w:tr>
      <w:tr w:rsidR="009E0A85" w:rsidRPr="004A6028" w14:paraId="6B922B4E" w14:textId="77777777" w:rsidTr="00C9256B">
        <w:trPr>
          <w:trHeight w:val="300"/>
        </w:trPr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2D37A0" w14:textId="007BF0E1" w:rsidR="009E0A85" w:rsidRPr="004A6028" w:rsidRDefault="00A564D7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</w:rPr>
            </w:pPr>
            <w:r>
              <w:rPr>
                <w:rFonts w:ascii="Calibri" w:eastAsia="Times New Roman" w:hAnsi="Calibri" w:cs="Calibri"/>
                <w:color w:val="auto"/>
                <w:kern w:val="0"/>
              </w:rPr>
              <w:t>Gravemaskin under 30 tonn</w:t>
            </w:r>
          </w:p>
        </w:tc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BBCC91" w14:textId="74219C04" w:rsidR="009E0A85" w:rsidRPr="00076AEE" w:rsidRDefault="009E0A85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  <w:sz w:val="24"/>
                <w:szCs w:val="24"/>
              </w:rPr>
            </w:pPr>
            <w:r w:rsidRPr="00076AEE">
              <w:rPr>
                <w:rFonts w:ascii="Calibri" w:eastAsia="Times New Roman" w:hAnsi="Calibri" w:cs="Calibri"/>
                <w:color w:val="auto"/>
                <w:kern w:val="0"/>
              </w:rPr>
              <w:t xml:space="preserve">50 timer </w:t>
            </w:r>
            <w:r w:rsidR="002173B3">
              <w:rPr>
                <w:rFonts w:ascii="Calibri" w:eastAsia="Times New Roman" w:hAnsi="Calibri" w:cs="Calibri"/>
                <w:color w:val="auto"/>
                <w:kern w:val="0"/>
              </w:rPr>
              <w:t>*</w:t>
            </w:r>
            <w:r w:rsidRPr="00076AEE">
              <w:rPr>
                <w:rFonts w:ascii="Calibri" w:eastAsia="Times New Roman" w:hAnsi="Calibri" w:cs="Calibri"/>
                <w:color w:val="auto"/>
                <w:kern w:val="0"/>
              </w:rPr>
              <w:t xml:space="preserve"> ________ kr/time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A3AF8A" w14:textId="1336B38C" w:rsidR="009E0A85" w:rsidRPr="009115C1" w:rsidRDefault="004A6028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</w:rPr>
            </w:pPr>
            <w:r w:rsidRPr="009115C1">
              <w:rPr>
                <w:rFonts w:ascii="Calibri" w:eastAsia="Times New Roman" w:hAnsi="Calibri" w:cs="Calibri"/>
                <w:color w:val="auto"/>
                <w:kern w:val="0"/>
              </w:rPr>
              <w:t>Kr</w:t>
            </w:r>
          </w:p>
        </w:tc>
      </w:tr>
      <w:tr w:rsidR="00100E6C" w:rsidRPr="004A6028" w14:paraId="175DC6D6" w14:textId="77777777" w:rsidTr="00C9256B">
        <w:trPr>
          <w:trHeight w:val="300"/>
        </w:trPr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36D299" w14:textId="3BF20A57" w:rsidR="00100E6C" w:rsidRPr="004A6028" w:rsidRDefault="00100E6C" w:rsidP="00100E6C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</w:rPr>
            </w:pPr>
            <w:r w:rsidRPr="004A6028">
              <w:rPr>
                <w:rFonts w:ascii="Calibri" w:hAnsi="Calibri" w:cs="Calibri"/>
                <w:color w:val="auto"/>
              </w:rPr>
              <w:t xml:space="preserve">Gravemaskin </w:t>
            </w:r>
            <w:r w:rsidR="00A564D7">
              <w:rPr>
                <w:rFonts w:ascii="Calibri" w:hAnsi="Calibri" w:cs="Calibri"/>
                <w:color w:val="auto"/>
              </w:rPr>
              <w:t>30-100 tonn</w:t>
            </w:r>
          </w:p>
        </w:tc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3A390E" w14:textId="0C74B771" w:rsidR="00100E6C" w:rsidRPr="00076AEE" w:rsidRDefault="00100E6C" w:rsidP="00100E6C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</w:rPr>
            </w:pPr>
            <w:r w:rsidRPr="00076AEE">
              <w:rPr>
                <w:rFonts w:ascii="Calibri" w:hAnsi="Calibri" w:cs="Calibri"/>
                <w:color w:val="auto"/>
              </w:rPr>
              <w:t>50 timer * ________ kr/time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ABC97E" w14:textId="263215AB" w:rsidR="00100E6C" w:rsidRPr="009115C1" w:rsidRDefault="004A6028" w:rsidP="00100E6C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</w:rPr>
            </w:pPr>
            <w:r w:rsidRPr="009115C1">
              <w:rPr>
                <w:rFonts w:ascii="Calibri" w:eastAsia="Times New Roman" w:hAnsi="Calibri" w:cs="Calibri"/>
                <w:color w:val="auto"/>
                <w:kern w:val="0"/>
              </w:rPr>
              <w:t>Kr</w:t>
            </w:r>
          </w:p>
        </w:tc>
      </w:tr>
      <w:tr w:rsidR="00100E6C" w:rsidRPr="004A6028" w14:paraId="6B08B450" w14:textId="77777777" w:rsidTr="00C9256B">
        <w:trPr>
          <w:trHeight w:val="300"/>
        </w:trPr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4C46CC" w14:textId="7EFF2FE2" w:rsidR="00100E6C" w:rsidRPr="004A6028" w:rsidRDefault="00A564D7" w:rsidP="00100E6C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</w:rPr>
            </w:pPr>
            <w:r>
              <w:rPr>
                <w:rFonts w:ascii="Calibri" w:eastAsia="Times New Roman" w:hAnsi="Calibri" w:cs="Calibri"/>
                <w:color w:val="auto"/>
              </w:rPr>
              <w:t>Pigghammer for gravemaskin</w:t>
            </w:r>
          </w:p>
        </w:tc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44C651" w14:textId="302CCBE7" w:rsidR="00100E6C" w:rsidRPr="00076AEE" w:rsidRDefault="00100E6C" w:rsidP="00100E6C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</w:rPr>
            </w:pPr>
            <w:r w:rsidRPr="00076AEE">
              <w:rPr>
                <w:rFonts w:ascii="Calibri" w:hAnsi="Calibri" w:cs="Calibri"/>
                <w:color w:val="auto"/>
              </w:rPr>
              <w:t>50 timer * ________ kr/time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78F2D4" w14:textId="1CC4E630" w:rsidR="00100E6C" w:rsidRPr="009115C1" w:rsidRDefault="004A6028" w:rsidP="00100E6C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</w:rPr>
            </w:pPr>
            <w:r w:rsidRPr="009115C1">
              <w:rPr>
                <w:rFonts w:ascii="Calibri" w:eastAsia="Times New Roman" w:hAnsi="Calibri" w:cs="Calibri"/>
                <w:color w:val="auto"/>
                <w:kern w:val="0"/>
              </w:rPr>
              <w:t>Kr</w:t>
            </w:r>
          </w:p>
        </w:tc>
      </w:tr>
      <w:tr w:rsidR="00A564D7" w:rsidRPr="004A6028" w14:paraId="70100187" w14:textId="77777777" w:rsidTr="00C9256B">
        <w:trPr>
          <w:trHeight w:val="300"/>
        </w:trPr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C748E0" w14:textId="3A3D2607" w:rsidR="00A564D7" w:rsidRPr="004A6028" w:rsidRDefault="00A564D7" w:rsidP="00100E6C">
            <w:pPr>
              <w:spacing w:after="0" w:line="240" w:lineRule="auto"/>
              <w:textAlignment w:val="baseline"/>
              <w:rPr>
                <w:rFonts w:ascii="Calibri" w:hAnsi="Calibri" w:cs="Calibri"/>
                <w:color w:val="auto"/>
              </w:rPr>
            </w:pPr>
            <w:r>
              <w:rPr>
                <w:rFonts w:ascii="Calibri" w:hAnsi="Calibri" w:cs="Calibri"/>
                <w:color w:val="auto"/>
              </w:rPr>
              <w:t>Lastebil</w:t>
            </w:r>
          </w:p>
        </w:tc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439910" w14:textId="7EC0A503" w:rsidR="00A564D7" w:rsidRPr="00076AEE" w:rsidRDefault="00A564D7" w:rsidP="00100E6C">
            <w:pPr>
              <w:spacing w:after="0" w:line="240" w:lineRule="auto"/>
              <w:textAlignment w:val="baseline"/>
              <w:rPr>
                <w:rFonts w:ascii="Calibri" w:hAnsi="Calibri" w:cs="Calibri"/>
                <w:color w:val="auto"/>
              </w:rPr>
            </w:pPr>
            <w:r w:rsidRPr="00076AEE">
              <w:rPr>
                <w:rFonts w:ascii="Calibri" w:hAnsi="Calibri" w:cs="Calibri"/>
                <w:color w:val="auto"/>
              </w:rPr>
              <w:t>50 timer * ________ kr/time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53AC91" w14:textId="233DA0F1" w:rsidR="00A564D7" w:rsidRPr="009115C1" w:rsidRDefault="009115C1" w:rsidP="00100E6C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</w:rPr>
            </w:pPr>
            <w:r w:rsidRPr="009115C1">
              <w:rPr>
                <w:rFonts w:ascii="Calibri" w:eastAsia="Times New Roman" w:hAnsi="Calibri" w:cs="Calibri"/>
                <w:color w:val="auto"/>
                <w:kern w:val="0"/>
              </w:rPr>
              <w:t>Kr</w:t>
            </w:r>
          </w:p>
        </w:tc>
      </w:tr>
      <w:tr w:rsidR="00A564D7" w:rsidRPr="004A6028" w14:paraId="0CF45465" w14:textId="77777777" w:rsidTr="00C9256B">
        <w:trPr>
          <w:trHeight w:val="300"/>
        </w:trPr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D6D9AA" w14:textId="0F749A05" w:rsidR="00A564D7" w:rsidRPr="004A6028" w:rsidRDefault="00A564D7" w:rsidP="00100E6C">
            <w:pPr>
              <w:spacing w:after="0" w:line="240" w:lineRule="auto"/>
              <w:textAlignment w:val="baseline"/>
              <w:rPr>
                <w:rFonts w:ascii="Calibri" w:hAnsi="Calibri" w:cs="Calibri"/>
                <w:color w:val="auto"/>
              </w:rPr>
            </w:pPr>
            <w:r>
              <w:rPr>
                <w:rFonts w:ascii="Calibri" w:hAnsi="Calibri" w:cs="Calibri"/>
                <w:color w:val="auto"/>
              </w:rPr>
              <w:t>Dumper</w:t>
            </w:r>
          </w:p>
        </w:tc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6947C5" w14:textId="3F8763C5" w:rsidR="00A564D7" w:rsidRPr="00076AEE" w:rsidRDefault="00A564D7" w:rsidP="00100E6C">
            <w:pPr>
              <w:spacing w:after="0" w:line="240" w:lineRule="auto"/>
              <w:textAlignment w:val="baseline"/>
              <w:rPr>
                <w:rFonts w:ascii="Calibri" w:hAnsi="Calibri" w:cs="Calibri"/>
                <w:color w:val="auto"/>
              </w:rPr>
            </w:pPr>
            <w:r w:rsidRPr="00076AEE">
              <w:rPr>
                <w:rFonts w:ascii="Calibri" w:hAnsi="Calibri" w:cs="Calibri"/>
                <w:color w:val="auto"/>
              </w:rPr>
              <w:t>50 timer * ________ kr/time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F31187" w14:textId="0E54087C" w:rsidR="00A564D7" w:rsidRPr="009115C1" w:rsidRDefault="009115C1" w:rsidP="00100E6C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</w:rPr>
            </w:pPr>
            <w:r w:rsidRPr="009115C1">
              <w:rPr>
                <w:rFonts w:ascii="Calibri" w:eastAsia="Times New Roman" w:hAnsi="Calibri" w:cs="Calibri"/>
                <w:color w:val="auto"/>
                <w:kern w:val="0"/>
              </w:rPr>
              <w:t>Kr</w:t>
            </w:r>
          </w:p>
        </w:tc>
      </w:tr>
      <w:tr w:rsidR="00A564D7" w:rsidRPr="004A6028" w14:paraId="5F8A2514" w14:textId="77777777" w:rsidTr="00C9256B">
        <w:trPr>
          <w:trHeight w:val="300"/>
        </w:trPr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3F7151" w14:textId="6415BF1A" w:rsidR="00A564D7" w:rsidRPr="004A6028" w:rsidRDefault="00A564D7" w:rsidP="00100E6C">
            <w:pPr>
              <w:spacing w:after="0" w:line="240" w:lineRule="auto"/>
              <w:textAlignment w:val="baseline"/>
              <w:rPr>
                <w:rFonts w:ascii="Calibri" w:hAnsi="Calibri" w:cs="Calibri"/>
                <w:color w:val="auto"/>
              </w:rPr>
            </w:pPr>
            <w:r>
              <w:rPr>
                <w:rFonts w:ascii="Calibri" w:hAnsi="Calibri" w:cs="Calibri"/>
                <w:color w:val="auto"/>
              </w:rPr>
              <w:t>Slepebåt</w:t>
            </w:r>
          </w:p>
        </w:tc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EB3173" w14:textId="480B43D3" w:rsidR="00A564D7" w:rsidRPr="00076AEE" w:rsidRDefault="00A564D7" w:rsidP="00100E6C">
            <w:pPr>
              <w:spacing w:after="0" w:line="240" w:lineRule="auto"/>
              <w:textAlignment w:val="baseline"/>
              <w:rPr>
                <w:rFonts w:ascii="Calibri" w:hAnsi="Calibri" w:cs="Calibri"/>
                <w:color w:val="auto"/>
              </w:rPr>
            </w:pPr>
            <w:r w:rsidRPr="00076AEE">
              <w:rPr>
                <w:rFonts w:ascii="Calibri" w:hAnsi="Calibri" w:cs="Calibri"/>
                <w:color w:val="auto"/>
              </w:rPr>
              <w:t>50 timer * ________ kr/time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D500BD" w14:textId="48D639BD" w:rsidR="00A564D7" w:rsidRPr="009115C1" w:rsidRDefault="009115C1" w:rsidP="00100E6C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</w:rPr>
            </w:pPr>
            <w:r w:rsidRPr="009115C1">
              <w:rPr>
                <w:rFonts w:ascii="Calibri" w:eastAsia="Times New Roman" w:hAnsi="Calibri" w:cs="Calibri"/>
                <w:color w:val="auto"/>
                <w:kern w:val="0"/>
              </w:rPr>
              <w:t>Kr</w:t>
            </w:r>
          </w:p>
        </w:tc>
      </w:tr>
      <w:tr w:rsidR="00A564D7" w:rsidRPr="004A6028" w14:paraId="43363484" w14:textId="77777777" w:rsidTr="00C9256B">
        <w:trPr>
          <w:trHeight w:val="300"/>
        </w:trPr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50B395" w14:textId="14C2C843" w:rsidR="00A564D7" w:rsidRPr="004A6028" w:rsidRDefault="00A564D7" w:rsidP="00100E6C">
            <w:pPr>
              <w:spacing w:after="0" w:line="240" w:lineRule="auto"/>
              <w:textAlignment w:val="baseline"/>
              <w:rPr>
                <w:rFonts w:ascii="Calibri" w:hAnsi="Calibri" w:cs="Calibri"/>
                <w:color w:val="auto"/>
              </w:rPr>
            </w:pPr>
            <w:r>
              <w:rPr>
                <w:rFonts w:ascii="Calibri" w:hAnsi="Calibri" w:cs="Calibri"/>
                <w:color w:val="auto"/>
              </w:rPr>
              <w:t>Splittlekter inntil 450 m3</w:t>
            </w:r>
          </w:p>
        </w:tc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06527D" w14:textId="7335C586" w:rsidR="00A564D7" w:rsidRPr="00076AEE" w:rsidRDefault="00A564D7" w:rsidP="00100E6C">
            <w:pPr>
              <w:spacing w:after="0" w:line="240" w:lineRule="auto"/>
              <w:textAlignment w:val="baseline"/>
              <w:rPr>
                <w:rFonts w:ascii="Calibri" w:hAnsi="Calibri" w:cs="Calibri"/>
                <w:color w:val="auto"/>
              </w:rPr>
            </w:pPr>
            <w:r w:rsidRPr="00076AEE">
              <w:rPr>
                <w:rFonts w:ascii="Calibri" w:hAnsi="Calibri" w:cs="Calibri"/>
                <w:color w:val="auto"/>
              </w:rPr>
              <w:t>50 timer * ________ kr/time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976CCF" w14:textId="5D71E671" w:rsidR="00A564D7" w:rsidRPr="009115C1" w:rsidRDefault="009115C1" w:rsidP="00100E6C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</w:rPr>
            </w:pPr>
            <w:r w:rsidRPr="009115C1">
              <w:rPr>
                <w:rFonts w:ascii="Calibri" w:eastAsia="Times New Roman" w:hAnsi="Calibri" w:cs="Calibri"/>
                <w:color w:val="auto"/>
                <w:kern w:val="0"/>
              </w:rPr>
              <w:t>Kr</w:t>
            </w:r>
          </w:p>
        </w:tc>
      </w:tr>
      <w:tr w:rsidR="00A564D7" w:rsidRPr="004A6028" w14:paraId="59861192" w14:textId="77777777" w:rsidTr="00C9256B">
        <w:trPr>
          <w:trHeight w:val="300"/>
        </w:trPr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7B7898" w14:textId="7F0598C5" w:rsidR="00A564D7" w:rsidRPr="004A6028" w:rsidRDefault="00A564D7" w:rsidP="00100E6C">
            <w:pPr>
              <w:spacing w:after="0" w:line="240" w:lineRule="auto"/>
              <w:textAlignment w:val="baseline"/>
              <w:rPr>
                <w:rFonts w:ascii="Calibri" w:hAnsi="Calibri" w:cs="Calibri"/>
                <w:color w:val="auto"/>
              </w:rPr>
            </w:pPr>
            <w:r>
              <w:rPr>
                <w:rFonts w:ascii="Calibri" w:hAnsi="Calibri" w:cs="Calibri"/>
                <w:color w:val="auto"/>
              </w:rPr>
              <w:t>Splittlekter over 450 m3</w:t>
            </w:r>
          </w:p>
        </w:tc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CE4A12" w14:textId="70E797A5" w:rsidR="00A564D7" w:rsidRPr="00076AEE" w:rsidRDefault="00A564D7" w:rsidP="00100E6C">
            <w:pPr>
              <w:spacing w:after="0" w:line="240" w:lineRule="auto"/>
              <w:textAlignment w:val="baseline"/>
              <w:rPr>
                <w:rFonts w:ascii="Calibri" w:hAnsi="Calibri" w:cs="Calibri"/>
                <w:color w:val="auto"/>
              </w:rPr>
            </w:pPr>
            <w:r w:rsidRPr="00076AEE">
              <w:rPr>
                <w:rFonts w:ascii="Calibri" w:hAnsi="Calibri" w:cs="Calibri"/>
                <w:color w:val="auto"/>
              </w:rPr>
              <w:t>50 timer * ________ kr/time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FC48EA" w14:textId="75A274A2" w:rsidR="00A564D7" w:rsidRPr="009115C1" w:rsidRDefault="009115C1" w:rsidP="00100E6C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</w:rPr>
            </w:pPr>
            <w:r w:rsidRPr="009115C1">
              <w:rPr>
                <w:rFonts w:ascii="Calibri" w:eastAsia="Times New Roman" w:hAnsi="Calibri" w:cs="Calibri"/>
                <w:color w:val="auto"/>
                <w:kern w:val="0"/>
              </w:rPr>
              <w:t>Kr</w:t>
            </w:r>
          </w:p>
        </w:tc>
      </w:tr>
      <w:tr w:rsidR="00100E6C" w:rsidRPr="004A6028" w14:paraId="24000F76" w14:textId="77777777" w:rsidTr="00C9256B">
        <w:trPr>
          <w:trHeight w:val="300"/>
        </w:trPr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55E5414" w14:textId="7B0B22F9" w:rsidR="00100E6C" w:rsidRPr="00A564D7" w:rsidRDefault="00A564D7" w:rsidP="00100E6C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</w:rPr>
            </w:pPr>
            <w:r w:rsidRPr="00A564D7">
              <w:rPr>
                <w:rFonts w:ascii="Calibri" w:eastAsia="Times New Roman" w:hAnsi="Calibri" w:cs="Calibri"/>
                <w:color w:val="auto"/>
              </w:rPr>
              <w:t>Sjøgående graverigg</w:t>
            </w:r>
          </w:p>
        </w:tc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ECC777B" w14:textId="7EBB657F" w:rsidR="00100E6C" w:rsidRPr="00076AEE" w:rsidRDefault="00100E6C" w:rsidP="00100E6C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  <w:sz w:val="24"/>
                <w:szCs w:val="24"/>
              </w:rPr>
            </w:pPr>
            <w:r w:rsidRPr="00076AEE">
              <w:rPr>
                <w:rFonts w:ascii="Calibri" w:hAnsi="Calibri" w:cs="Calibri"/>
                <w:color w:val="auto"/>
              </w:rPr>
              <w:t>50 timer * ________ kr/time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5107908" w14:textId="53C2AF6C" w:rsidR="00100E6C" w:rsidRPr="009115C1" w:rsidRDefault="00100E6C" w:rsidP="00100E6C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</w:rPr>
            </w:pPr>
            <w:r w:rsidRPr="009115C1">
              <w:rPr>
                <w:rFonts w:ascii="Calibri" w:eastAsia="Times New Roman" w:hAnsi="Calibri" w:cs="Calibri"/>
                <w:color w:val="auto"/>
                <w:kern w:val="0"/>
              </w:rPr>
              <w:t>Kr </w:t>
            </w:r>
          </w:p>
        </w:tc>
      </w:tr>
      <w:tr w:rsidR="00A564D7" w:rsidRPr="004A6028" w14:paraId="45B0A90C" w14:textId="77777777" w:rsidTr="00C9256B">
        <w:trPr>
          <w:trHeight w:val="300"/>
        </w:trPr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62C884" w14:textId="03387D19" w:rsidR="00A564D7" w:rsidRPr="00A564D7" w:rsidRDefault="00A564D7" w:rsidP="00100E6C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</w:rPr>
            </w:pPr>
            <w:r w:rsidRPr="00A564D7">
              <w:rPr>
                <w:rFonts w:ascii="Calibri" w:eastAsia="Times New Roman" w:hAnsi="Calibri" w:cs="Calibri"/>
                <w:color w:val="auto"/>
              </w:rPr>
              <w:t>Sjøgående sprengningsrigg</w:t>
            </w:r>
          </w:p>
        </w:tc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B34EBE" w14:textId="7FB1796B" w:rsidR="00A564D7" w:rsidRPr="00076AEE" w:rsidRDefault="00A564D7" w:rsidP="00100E6C">
            <w:pPr>
              <w:spacing w:after="0" w:line="240" w:lineRule="auto"/>
              <w:textAlignment w:val="baseline"/>
              <w:rPr>
                <w:rFonts w:ascii="Calibri" w:hAnsi="Calibri" w:cs="Calibri"/>
                <w:color w:val="auto"/>
              </w:rPr>
            </w:pPr>
            <w:r w:rsidRPr="00076AEE">
              <w:rPr>
                <w:rFonts w:ascii="Calibri" w:hAnsi="Calibri" w:cs="Calibri"/>
                <w:color w:val="auto"/>
              </w:rPr>
              <w:t>50 timer * ________ kr/time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E079E2" w14:textId="74616728" w:rsidR="00A564D7" w:rsidRPr="009115C1" w:rsidRDefault="009115C1" w:rsidP="00100E6C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</w:rPr>
            </w:pPr>
            <w:r w:rsidRPr="009115C1">
              <w:rPr>
                <w:rFonts w:ascii="Calibri" w:eastAsia="Times New Roman" w:hAnsi="Calibri" w:cs="Calibri"/>
                <w:color w:val="auto"/>
                <w:kern w:val="0"/>
              </w:rPr>
              <w:t>Kr</w:t>
            </w:r>
          </w:p>
        </w:tc>
      </w:tr>
      <w:tr w:rsidR="00A564D7" w:rsidRPr="004A6028" w14:paraId="03000B99" w14:textId="77777777" w:rsidTr="00C9256B">
        <w:trPr>
          <w:trHeight w:val="300"/>
        </w:trPr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9EE583" w14:textId="070E6160" w:rsidR="00A564D7" w:rsidRPr="00A564D7" w:rsidRDefault="00A564D7" w:rsidP="00100E6C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</w:rPr>
            </w:pPr>
            <w:r w:rsidRPr="00A564D7">
              <w:rPr>
                <w:rFonts w:ascii="Calibri" w:eastAsia="Times New Roman" w:hAnsi="Calibri" w:cs="Calibri"/>
                <w:color w:val="auto"/>
              </w:rPr>
              <w:t>Mannskapsbåt</w:t>
            </w:r>
          </w:p>
        </w:tc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D7BB44" w14:textId="568BEE0A" w:rsidR="00A564D7" w:rsidRPr="00076AEE" w:rsidRDefault="00A564D7" w:rsidP="00100E6C">
            <w:pPr>
              <w:spacing w:after="0" w:line="240" w:lineRule="auto"/>
              <w:textAlignment w:val="baseline"/>
              <w:rPr>
                <w:rFonts w:ascii="Calibri" w:hAnsi="Calibri" w:cs="Calibri"/>
                <w:color w:val="auto"/>
              </w:rPr>
            </w:pPr>
            <w:r w:rsidRPr="00076AEE">
              <w:rPr>
                <w:rFonts w:ascii="Calibri" w:hAnsi="Calibri" w:cs="Calibri"/>
                <w:color w:val="auto"/>
              </w:rPr>
              <w:t>50 timer * ________ kr/time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37F007" w14:textId="57BF508E" w:rsidR="00A564D7" w:rsidRPr="009115C1" w:rsidRDefault="009115C1" w:rsidP="00100E6C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</w:rPr>
            </w:pPr>
            <w:r w:rsidRPr="009115C1">
              <w:rPr>
                <w:rFonts w:ascii="Calibri" w:eastAsia="Times New Roman" w:hAnsi="Calibri" w:cs="Calibri"/>
                <w:color w:val="auto"/>
                <w:kern w:val="0"/>
              </w:rPr>
              <w:t>Kr</w:t>
            </w:r>
          </w:p>
        </w:tc>
      </w:tr>
      <w:tr w:rsidR="00100E6C" w:rsidRPr="004A6028" w14:paraId="702C44A1" w14:textId="77777777" w:rsidTr="00C9256B">
        <w:trPr>
          <w:trHeight w:val="300"/>
        </w:trPr>
        <w:tc>
          <w:tcPr>
            <w:tcW w:w="3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0F9D816" w14:textId="7A6E3801" w:rsidR="00100E6C" w:rsidRPr="004A6028" w:rsidRDefault="00100E6C" w:rsidP="004A6028">
            <w:pPr>
              <w:spacing w:after="0" w:line="240" w:lineRule="auto"/>
              <w:textAlignment w:val="baseline"/>
              <w:rPr>
                <w:rFonts w:ascii="Calibri" w:hAnsi="Calibri" w:cs="Calibri"/>
                <w:color w:val="auto"/>
              </w:rPr>
            </w:pPr>
            <w:r w:rsidRPr="00DA21C3">
              <w:rPr>
                <w:rFonts w:ascii="Calibri" w:hAnsi="Calibri" w:cs="Calibri"/>
                <w:b/>
                <w:bCs/>
                <w:color w:val="auto"/>
              </w:rPr>
              <w:t xml:space="preserve">Sum </w:t>
            </w:r>
          </w:p>
        </w:tc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0BE36650" w14:textId="77777777" w:rsidR="00100E6C" w:rsidRPr="004A6028" w:rsidRDefault="00100E6C" w:rsidP="004A6028">
            <w:pPr>
              <w:spacing w:after="0" w:line="240" w:lineRule="auto"/>
              <w:textAlignment w:val="baseline"/>
              <w:rPr>
                <w:rFonts w:ascii="Calibri" w:hAnsi="Calibri" w:cs="Calibri"/>
                <w:color w:val="auto"/>
              </w:rPr>
            </w:pP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14:paraId="2DD8C5E2" w14:textId="56DD5598" w:rsidR="00100E6C" w:rsidRPr="004A6028" w:rsidRDefault="004A6028" w:rsidP="004A6028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b/>
                <w:bCs/>
                <w:color w:val="auto"/>
                <w:kern w:val="0"/>
              </w:rPr>
            </w:pPr>
            <w:r>
              <w:rPr>
                <w:rFonts w:ascii="Calibri" w:eastAsia="Times New Roman" w:hAnsi="Calibri" w:cs="Calibri"/>
                <w:b/>
                <w:bCs/>
                <w:color w:val="auto"/>
                <w:kern w:val="0"/>
              </w:rPr>
              <w:t>Kr</w:t>
            </w:r>
          </w:p>
        </w:tc>
      </w:tr>
    </w:tbl>
    <w:p w14:paraId="583F1059" w14:textId="216C8912" w:rsidR="007D26D6" w:rsidRDefault="009E0A85" w:rsidP="00A21DDE">
      <w:pPr>
        <w:spacing w:after="0" w:line="240" w:lineRule="auto"/>
        <w:textAlignment w:val="baseline"/>
        <w:rPr>
          <w:rFonts w:ascii="Calibri" w:hAnsi="Calibri" w:cs="Calibri"/>
          <w:color w:val="000000" w:themeColor="text1"/>
        </w:rPr>
      </w:pPr>
      <w:r w:rsidRPr="004A6028">
        <w:rPr>
          <w:rFonts w:ascii="Calibri" w:eastAsia="Times New Roman" w:hAnsi="Calibri" w:cs="Calibri"/>
          <w:color w:val="auto"/>
          <w:kern w:val="0"/>
        </w:rPr>
        <w:t> </w:t>
      </w:r>
      <w:bookmarkStart w:id="0" w:name="_Hlk153172654"/>
      <w:r w:rsidR="007D26D6" w:rsidRPr="411BD9B1">
        <w:rPr>
          <w:rFonts w:ascii="Calibri" w:hAnsi="Calibri" w:cs="Calibri"/>
          <w:color w:val="000000" w:themeColor="text1"/>
        </w:rPr>
        <w:t xml:space="preserve">I anbudsevalueringen vil </w:t>
      </w:r>
      <w:r w:rsidR="0B647F49" w:rsidRPr="411BD9B1">
        <w:rPr>
          <w:rFonts w:ascii="Calibri" w:hAnsi="Calibri" w:cs="Calibri"/>
          <w:color w:val="000000" w:themeColor="text1"/>
        </w:rPr>
        <w:t>sum</w:t>
      </w:r>
      <w:r w:rsidR="00C11B85">
        <w:rPr>
          <w:rFonts w:ascii="Calibri" w:hAnsi="Calibri" w:cs="Calibri"/>
          <w:color w:val="000000" w:themeColor="text1"/>
        </w:rPr>
        <w:t>m</w:t>
      </w:r>
      <w:r w:rsidR="0B647F49" w:rsidRPr="411BD9B1">
        <w:rPr>
          <w:rFonts w:ascii="Calibri" w:hAnsi="Calibri" w:cs="Calibri"/>
          <w:color w:val="000000" w:themeColor="text1"/>
        </w:rPr>
        <w:t xml:space="preserve">en tas med, sum inngår ikke i kontraktssum. </w:t>
      </w:r>
      <w:bookmarkEnd w:id="0"/>
    </w:p>
    <w:p w14:paraId="40F7876D" w14:textId="77777777" w:rsidR="00A21DDE" w:rsidRDefault="00A21DDE" w:rsidP="411BD9B1">
      <w:pPr>
        <w:spacing w:after="0"/>
        <w:rPr>
          <w:rFonts w:ascii="Calibri" w:hAnsi="Calibri" w:cs="Calibri"/>
          <w:color w:val="000000" w:themeColor="text1"/>
        </w:rPr>
      </w:pPr>
    </w:p>
    <w:p w14:paraId="77F6A0D4" w14:textId="70D198E4" w:rsidR="009E0A85" w:rsidRPr="004A6028" w:rsidRDefault="009E0A85" w:rsidP="009E0A85">
      <w:pPr>
        <w:spacing w:after="0" w:line="240" w:lineRule="auto"/>
        <w:textAlignment w:val="baseline"/>
        <w:rPr>
          <w:rFonts w:ascii="Calibri" w:eastAsia="Times New Roman" w:hAnsi="Calibri" w:cs="Calibri"/>
          <w:color w:val="auto"/>
          <w:kern w:val="0"/>
        </w:rPr>
      </w:pPr>
      <w:r w:rsidRPr="004A6028">
        <w:rPr>
          <w:rFonts w:ascii="Calibri" w:eastAsia="Times New Roman" w:hAnsi="Calibri" w:cs="Calibri"/>
          <w:b/>
          <w:bCs/>
          <w:color w:val="auto"/>
          <w:kern w:val="0"/>
        </w:rPr>
        <w:t>Sammenstilling total</w:t>
      </w:r>
      <w:r w:rsidRPr="004A6028">
        <w:rPr>
          <w:rFonts w:ascii="Calibri" w:eastAsia="Times New Roman" w:hAnsi="Calibri" w:cs="Calibri"/>
          <w:color w:val="auto"/>
          <w:kern w:val="0"/>
        </w:rPr>
        <w:t>- som overføres tilbudsbrev </w:t>
      </w:r>
    </w:p>
    <w:tbl>
      <w:tblPr>
        <w:tblW w:w="8008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85"/>
        <w:gridCol w:w="3823"/>
      </w:tblGrid>
      <w:tr w:rsidR="009E0A85" w:rsidRPr="004A6028" w14:paraId="22948A95" w14:textId="77777777" w:rsidTr="006410BD">
        <w:trPr>
          <w:trHeight w:val="318"/>
        </w:trPr>
        <w:tc>
          <w:tcPr>
            <w:tcW w:w="41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B84D170" w14:textId="77777777" w:rsidR="009E0A85" w:rsidRPr="004A6028" w:rsidRDefault="009E0A85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  <w:sz w:val="24"/>
                <w:szCs w:val="24"/>
              </w:rPr>
            </w:pPr>
            <w:r w:rsidRPr="004A6028">
              <w:rPr>
                <w:rFonts w:ascii="Calibri" w:eastAsia="Times New Roman" w:hAnsi="Calibri" w:cs="Calibri"/>
                <w:b/>
                <w:bCs/>
                <w:color w:val="auto"/>
                <w:kern w:val="0"/>
              </w:rPr>
              <w:t>Prissammenstilling total </w:t>
            </w:r>
            <w:r w:rsidRPr="004A6028">
              <w:rPr>
                <w:rFonts w:ascii="Calibri" w:eastAsia="Times New Roman" w:hAnsi="Calibri" w:cs="Calibri"/>
                <w:color w:val="auto"/>
                <w:kern w:val="0"/>
              </w:rPr>
              <w:t> </w:t>
            </w:r>
          </w:p>
        </w:tc>
        <w:tc>
          <w:tcPr>
            <w:tcW w:w="38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163893C" w14:textId="77777777" w:rsidR="009E0A85" w:rsidRPr="004A6028" w:rsidRDefault="009E0A85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  <w:sz w:val="24"/>
                <w:szCs w:val="24"/>
              </w:rPr>
            </w:pPr>
            <w:r w:rsidRPr="004A6028">
              <w:rPr>
                <w:rFonts w:ascii="Calibri" w:eastAsia="Times New Roman" w:hAnsi="Calibri" w:cs="Calibri"/>
                <w:color w:val="auto"/>
                <w:kern w:val="0"/>
              </w:rPr>
              <w:t> </w:t>
            </w:r>
          </w:p>
        </w:tc>
      </w:tr>
      <w:tr w:rsidR="009E0A85" w:rsidRPr="004A6028" w14:paraId="40F521EB" w14:textId="77777777" w:rsidTr="006410BD">
        <w:trPr>
          <w:trHeight w:val="318"/>
        </w:trPr>
        <w:tc>
          <w:tcPr>
            <w:tcW w:w="41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7952A0E" w14:textId="2267B0A2" w:rsidR="009E0A85" w:rsidRPr="004A6028" w:rsidRDefault="009E0A85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  <w:sz w:val="24"/>
                <w:szCs w:val="24"/>
              </w:rPr>
            </w:pPr>
            <w:r w:rsidRPr="004A6028">
              <w:rPr>
                <w:rFonts w:ascii="Calibri" w:eastAsia="Times New Roman" w:hAnsi="Calibri" w:cs="Calibri"/>
                <w:color w:val="auto"/>
                <w:kern w:val="0"/>
              </w:rPr>
              <w:t>Tilbud </w:t>
            </w:r>
            <w:r w:rsidR="004A6028">
              <w:rPr>
                <w:rFonts w:ascii="Calibri" w:eastAsia="Times New Roman" w:hAnsi="Calibri" w:cs="Calibri"/>
                <w:color w:val="auto"/>
                <w:kern w:val="0"/>
              </w:rPr>
              <w:t>ytelser sum</w:t>
            </w:r>
          </w:p>
        </w:tc>
        <w:tc>
          <w:tcPr>
            <w:tcW w:w="38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07B3034" w14:textId="5702B8C0" w:rsidR="009E0A85" w:rsidRPr="004A6028" w:rsidRDefault="009E0A85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  <w:sz w:val="24"/>
                <w:szCs w:val="24"/>
              </w:rPr>
            </w:pPr>
            <w:r w:rsidRPr="004A6028">
              <w:rPr>
                <w:rFonts w:ascii="Calibri" w:eastAsia="Times New Roman" w:hAnsi="Calibri" w:cs="Calibri"/>
                <w:color w:val="auto"/>
                <w:kern w:val="0"/>
              </w:rPr>
              <w:t> </w:t>
            </w:r>
            <w:r w:rsidR="009115C1" w:rsidRPr="009115C1">
              <w:rPr>
                <w:rFonts w:ascii="Calibri" w:eastAsia="Times New Roman" w:hAnsi="Calibri" w:cs="Calibri"/>
                <w:color w:val="auto"/>
                <w:kern w:val="0"/>
              </w:rPr>
              <w:t>Kr</w:t>
            </w:r>
          </w:p>
        </w:tc>
      </w:tr>
      <w:tr w:rsidR="009E0A85" w:rsidRPr="004A6028" w14:paraId="200748D5" w14:textId="77777777" w:rsidTr="006410BD">
        <w:trPr>
          <w:trHeight w:val="318"/>
        </w:trPr>
        <w:tc>
          <w:tcPr>
            <w:tcW w:w="41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72304EC" w14:textId="2A992303" w:rsidR="009E0A85" w:rsidRPr="004A6028" w:rsidRDefault="00100E6C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  <w:sz w:val="24"/>
                <w:szCs w:val="24"/>
              </w:rPr>
            </w:pPr>
            <w:r w:rsidRPr="004A6028">
              <w:rPr>
                <w:rFonts w:ascii="Calibri" w:eastAsia="Times New Roman" w:hAnsi="Calibri" w:cs="Calibri"/>
                <w:color w:val="auto"/>
                <w:kern w:val="0"/>
              </w:rPr>
              <w:t>T</w:t>
            </w:r>
            <w:r w:rsidR="009E0A85" w:rsidRPr="004A6028">
              <w:rPr>
                <w:rFonts w:ascii="Calibri" w:eastAsia="Times New Roman" w:hAnsi="Calibri" w:cs="Calibri"/>
                <w:color w:val="auto"/>
                <w:kern w:val="0"/>
              </w:rPr>
              <w:t>imepriser </w:t>
            </w:r>
            <w:r w:rsidR="004A6028">
              <w:rPr>
                <w:rFonts w:ascii="Calibri" w:eastAsia="Times New Roman" w:hAnsi="Calibri" w:cs="Calibri"/>
                <w:color w:val="auto"/>
                <w:kern w:val="0"/>
              </w:rPr>
              <w:t>sum</w:t>
            </w:r>
          </w:p>
        </w:tc>
        <w:tc>
          <w:tcPr>
            <w:tcW w:w="38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5808F54" w14:textId="1E768095" w:rsidR="009E0A85" w:rsidRPr="004A6028" w:rsidRDefault="009E0A85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  <w:sz w:val="24"/>
                <w:szCs w:val="24"/>
              </w:rPr>
            </w:pPr>
            <w:r w:rsidRPr="004A6028">
              <w:rPr>
                <w:rFonts w:ascii="Calibri" w:eastAsia="Times New Roman" w:hAnsi="Calibri" w:cs="Calibri"/>
                <w:color w:val="auto"/>
                <w:kern w:val="0"/>
              </w:rPr>
              <w:t> </w:t>
            </w:r>
            <w:r w:rsidR="009115C1" w:rsidRPr="009115C1">
              <w:rPr>
                <w:rFonts w:ascii="Calibri" w:eastAsia="Times New Roman" w:hAnsi="Calibri" w:cs="Calibri"/>
                <w:color w:val="auto"/>
                <w:kern w:val="0"/>
              </w:rPr>
              <w:t>Kr</w:t>
            </w:r>
          </w:p>
        </w:tc>
      </w:tr>
      <w:tr w:rsidR="009E0A85" w:rsidRPr="004A6028" w14:paraId="546B5C99" w14:textId="77777777" w:rsidTr="006410BD">
        <w:trPr>
          <w:trHeight w:val="318"/>
        </w:trPr>
        <w:tc>
          <w:tcPr>
            <w:tcW w:w="4185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D9D9D9"/>
            <w:hideMark/>
          </w:tcPr>
          <w:p w14:paraId="5281D983" w14:textId="3A8B4AFE" w:rsidR="009E0A85" w:rsidRPr="004A6028" w:rsidRDefault="009E0A85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  <w:sz w:val="24"/>
                <w:szCs w:val="24"/>
              </w:rPr>
            </w:pPr>
            <w:r w:rsidRPr="004A6028">
              <w:rPr>
                <w:rFonts w:ascii="Calibri" w:eastAsia="Times New Roman" w:hAnsi="Calibri" w:cs="Calibri"/>
                <w:b/>
                <w:bCs/>
                <w:color w:val="auto"/>
                <w:kern w:val="0"/>
              </w:rPr>
              <w:t>TILBUDSSUM ekskl. mva.</w:t>
            </w:r>
            <w:r w:rsidRPr="004A6028">
              <w:rPr>
                <w:rFonts w:ascii="Calibri" w:eastAsia="Times New Roman" w:hAnsi="Calibri" w:cs="Calibri"/>
                <w:color w:val="auto"/>
                <w:kern w:val="0"/>
              </w:rPr>
              <w:t> </w:t>
            </w:r>
          </w:p>
        </w:tc>
        <w:tc>
          <w:tcPr>
            <w:tcW w:w="3823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D9D9D9"/>
            <w:hideMark/>
          </w:tcPr>
          <w:p w14:paraId="5A825107" w14:textId="432F9E02" w:rsidR="009E0A85" w:rsidRPr="004A6028" w:rsidRDefault="009E0A85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  <w:sz w:val="24"/>
                <w:szCs w:val="24"/>
              </w:rPr>
            </w:pPr>
            <w:r w:rsidRPr="004A6028">
              <w:rPr>
                <w:rFonts w:ascii="Calibri" w:eastAsia="Times New Roman" w:hAnsi="Calibri" w:cs="Calibri"/>
                <w:color w:val="auto"/>
                <w:kern w:val="0"/>
              </w:rPr>
              <w:t> </w:t>
            </w:r>
            <w:r w:rsidR="009115C1" w:rsidRPr="009115C1">
              <w:rPr>
                <w:rFonts w:ascii="Calibri" w:eastAsia="Times New Roman" w:hAnsi="Calibri" w:cs="Calibri"/>
                <w:color w:val="auto"/>
                <w:kern w:val="0"/>
              </w:rPr>
              <w:t>Kr</w:t>
            </w:r>
          </w:p>
        </w:tc>
      </w:tr>
      <w:tr w:rsidR="009E0A85" w:rsidRPr="004A6028" w14:paraId="3CDAF574" w14:textId="77777777" w:rsidTr="006410BD">
        <w:trPr>
          <w:trHeight w:val="318"/>
        </w:trPr>
        <w:tc>
          <w:tcPr>
            <w:tcW w:w="4185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5CC385E" w14:textId="6E030969" w:rsidR="009E0A85" w:rsidRPr="004A6028" w:rsidRDefault="009E0A85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  <w:sz w:val="24"/>
                <w:szCs w:val="24"/>
              </w:rPr>
            </w:pPr>
            <w:r w:rsidRPr="004A6028">
              <w:rPr>
                <w:rFonts w:ascii="Calibri" w:eastAsia="Times New Roman" w:hAnsi="Calibri" w:cs="Calibri"/>
                <w:b/>
                <w:bCs/>
                <w:color w:val="auto"/>
                <w:kern w:val="0"/>
              </w:rPr>
              <w:t>Mva.</w:t>
            </w:r>
          </w:p>
        </w:tc>
        <w:tc>
          <w:tcPr>
            <w:tcW w:w="3823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69B3F5E" w14:textId="14CD9051" w:rsidR="009E0A85" w:rsidRPr="004A6028" w:rsidRDefault="009E0A85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  <w:sz w:val="24"/>
                <w:szCs w:val="24"/>
              </w:rPr>
            </w:pPr>
            <w:r w:rsidRPr="004A6028">
              <w:rPr>
                <w:rFonts w:ascii="Calibri" w:eastAsia="Times New Roman" w:hAnsi="Calibri" w:cs="Calibri"/>
                <w:color w:val="auto"/>
                <w:kern w:val="0"/>
              </w:rPr>
              <w:t> </w:t>
            </w:r>
            <w:r w:rsidR="009115C1" w:rsidRPr="009115C1">
              <w:rPr>
                <w:rFonts w:ascii="Calibri" w:eastAsia="Times New Roman" w:hAnsi="Calibri" w:cs="Calibri"/>
                <w:color w:val="auto"/>
                <w:kern w:val="0"/>
              </w:rPr>
              <w:t>Kr</w:t>
            </w:r>
          </w:p>
        </w:tc>
      </w:tr>
      <w:tr w:rsidR="009E0A85" w:rsidRPr="004A6028" w14:paraId="193689B5" w14:textId="77777777" w:rsidTr="006410BD">
        <w:trPr>
          <w:trHeight w:val="318"/>
        </w:trPr>
        <w:tc>
          <w:tcPr>
            <w:tcW w:w="41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hideMark/>
          </w:tcPr>
          <w:p w14:paraId="37074A2B" w14:textId="71054E58" w:rsidR="009E0A85" w:rsidRPr="004A6028" w:rsidRDefault="009E0A85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  <w:sz w:val="24"/>
                <w:szCs w:val="24"/>
              </w:rPr>
            </w:pPr>
            <w:r w:rsidRPr="004A6028">
              <w:rPr>
                <w:rFonts w:ascii="Calibri" w:eastAsia="Times New Roman" w:hAnsi="Calibri" w:cs="Calibri"/>
                <w:b/>
                <w:bCs/>
                <w:color w:val="auto"/>
                <w:kern w:val="0"/>
              </w:rPr>
              <w:t>TILBUDSSUM inkl. mva.</w:t>
            </w:r>
            <w:r w:rsidRPr="004A6028">
              <w:rPr>
                <w:rFonts w:ascii="Calibri" w:eastAsia="Times New Roman" w:hAnsi="Calibri" w:cs="Calibri"/>
                <w:color w:val="auto"/>
                <w:kern w:val="0"/>
              </w:rPr>
              <w:t> </w:t>
            </w:r>
          </w:p>
        </w:tc>
        <w:tc>
          <w:tcPr>
            <w:tcW w:w="38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hideMark/>
          </w:tcPr>
          <w:p w14:paraId="2DB52418" w14:textId="2D2621E2" w:rsidR="009E0A85" w:rsidRPr="004A6028" w:rsidRDefault="009E0A85" w:rsidP="009E0A85">
            <w:pPr>
              <w:spacing w:after="0" w:line="240" w:lineRule="auto"/>
              <w:textAlignment w:val="baseline"/>
              <w:rPr>
                <w:rFonts w:ascii="Calibri" w:eastAsia="Times New Roman" w:hAnsi="Calibri" w:cs="Calibri"/>
                <w:color w:val="auto"/>
                <w:kern w:val="0"/>
                <w:sz w:val="24"/>
                <w:szCs w:val="24"/>
              </w:rPr>
            </w:pPr>
            <w:r w:rsidRPr="004A6028">
              <w:rPr>
                <w:rFonts w:ascii="Calibri" w:eastAsia="Times New Roman" w:hAnsi="Calibri" w:cs="Calibri"/>
                <w:color w:val="auto"/>
                <w:kern w:val="0"/>
              </w:rPr>
              <w:t> </w:t>
            </w:r>
            <w:r w:rsidR="009115C1" w:rsidRPr="009115C1">
              <w:rPr>
                <w:rFonts w:ascii="Calibri" w:eastAsia="Times New Roman" w:hAnsi="Calibri" w:cs="Calibri"/>
                <w:color w:val="auto"/>
                <w:kern w:val="0"/>
              </w:rPr>
              <w:t>Kr</w:t>
            </w:r>
          </w:p>
        </w:tc>
      </w:tr>
    </w:tbl>
    <w:p w14:paraId="05B2BD70" w14:textId="77B955EC" w:rsidR="007D26D6" w:rsidRPr="004A6028" w:rsidRDefault="009E0A85" w:rsidP="009E0A85">
      <w:pPr>
        <w:spacing w:after="0" w:line="240" w:lineRule="auto"/>
        <w:textAlignment w:val="baseline"/>
        <w:rPr>
          <w:rFonts w:ascii="Calibri" w:eastAsia="Times New Roman" w:hAnsi="Calibri" w:cs="Calibri"/>
          <w:color w:val="auto"/>
          <w:kern w:val="0"/>
          <w:sz w:val="18"/>
          <w:szCs w:val="18"/>
        </w:rPr>
      </w:pPr>
      <w:r w:rsidRPr="004A6028">
        <w:rPr>
          <w:rFonts w:ascii="Calibri" w:eastAsia="Times New Roman" w:hAnsi="Calibri" w:cs="Calibri"/>
          <w:color w:val="auto"/>
          <w:kern w:val="0"/>
        </w:rPr>
        <w:t> </w:t>
      </w:r>
    </w:p>
    <w:p w14:paraId="13BFBCEA" w14:textId="77777777" w:rsidR="009E0A85" w:rsidRPr="004A6028" w:rsidRDefault="009E0A85" w:rsidP="009E0A85">
      <w:pPr>
        <w:spacing w:after="0" w:line="240" w:lineRule="auto"/>
        <w:textAlignment w:val="baseline"/>
        <w:rPr>
          <w:rFonts w:ascii="Calibri" w:eastAsia="Times New Roman" w:hAnsi="Calibri" w:cs="Calibri"/>
          <w:color w:val="auto"/>
          <w:kern w:val="0"/>
          <w:sz w:val="18"/>
          <w:szCs w:val="18"/>
        </w:rPr>
      </w:pPr>
      <w:r w:rsidRPr="004A6028">
        <w:rPr>
          <w:rFonts w:ascii="Calibri" w:eastAsia="Times New Roman" w:hAnsi="Calibri" w:cs="Calibri"/>
          <w:color w:val="auto"/>
          <w:kern w:val="0"/>
        </w:rPr>
        <w:t>Firma: ____________________________________________________ </w:t>
      </w:r>
    </w:p>
    <w:p w14:paraId="3DBF07F1" w14:textId="77777777" w:rsidR="009E0A85" w:rsidRPr="004A6028" w:rsidRDefault="009E0A85" w:rsidP="009E0A85">
      <w:pPr>
        <w:spacing w:after="0" w:line="240" w:lineRule="auto"/>
        <w:textAlignment w:val="baseline"/>
        <w:rPr>
          <w:rFonts w:ascii="Calibri" w:eastAsia="Times New Roman" w:hAnsi="Calibri" w:cs="Calibri"/>
          <w:color w:val="auto"/>
          <w:kern w:val="0"/>
          <w:sz w:val="18"/>
          <w:szCs w:val="18"/>
        </w:rPr>
      </w:pPr>
      <w:r w:rsidRPr="004A6028">
        <w:rPr>
          <w:rFonts w:ascii="Calibri" w:eastAsia="Times New Roman" w:hAnsi="Calibri" w:cs="Calibri"/>
          <w:color w:val="auto"/>
          <w:kern w:val="0"/>
        </w:rPr>
        <w:t> </w:t>
      </w:r>
    </w:p>
    <w:p w14:paraId="64A08576" w14:textId="77777777" w:rsidR="009E0A85" w:rsidRPr="004A6028" w:rsidRDefault="009E0A85" w:rsidP="009E0A85">
      <w:pPr>
        <w:spacing w:after="0" w:line="240" w:lineRule="auto"/>
        <w:textAlignment w:val="baseline"/>
        <w:rPr>
          <w:rFonts w:ascii="Calibri" w:eastAsia="Times New Roman" w:hAnsi="Calibri" w:cs="Calibri"/>
          <w:color w:val="auto"/>
          <w:kern w:val="0"/>
          <w:sz w:val="18"/>
          <w:szCs w:val="18"/>
        </w:rPr>
      </w:pPr>
      <w:r w:rsidRPr="004A6028">
        <w:rPr>
          <w:rFonts w:ascii="Calibri" w:eastAsia="Times New Roman" w:hAnsi="Calibri" w:cs="Calibri"/>
          <w:color w:val="auto"/>
          <w:kern w:val="0"/>
        </w:rPr>
        <w:t>Signatur: _____________________________________________________ </w:t>
      </w:r>
    </w:p>
    <w:p w14:paraId="7D2CE2B2" w14:textId="77777777" w:rsidR="009E0A85" w:rsidRPr="004A6028" w:rsidRDefault="009E0A85" w:rsidP="009E0A85">
      <w:pPr>
        <w:spacing w:after="0" w:line="240" w:lineRule="auto"/>
        <w:textAlignment w:val="baseline"/>
        <w:rPr>
          <w:rFonts w:ascii="Calibri" w:eastAsia="Times New Roman" w:hAnsi="Calibri" w:cs="Calibri"/>
          <w:color w:val="auto"/>
          <w:kern w:val="0"/>
          <w:sz w:val="18"/>
          <w:szCs w:val="18"/>
        </w:rPr>
      </w:pPr>
      <w:r w:rsidRPr="004A6028">
        <w:rPr>
          <w:rFonts w:ascii="Calibri" w:eastAsia="Times New Roman" w:hAnsi="Calibri" w:cs="Calibri"/>
          <w:color w:val="auto"/>
          <w:kern w:val="0"/>
        </w:rPr>
        <w:t> </w:t>
      </w:r>
    </w:p>
    <w:p w14:paraId="3E01B6E8" w14:textId="77777777" w:rsidR="009E0A85" w:rsidRPr="004A6028" w:rsidRDefault="009E0A85" w:rsidP="009E0A85">
      <w:pPr>
        <w:spacing w:after="0" w:line="240" w:lineRule="auto"/>
        <w:textAlignment w:val="baseline"/>
        <w:rPr>
          <w:rFonts w:ascii="Calibri" w:eastAsia="Times New Roman" w:hAnsi="Calibri" w:cs="Calibri"/>
          <w:color w:val="auto"/>
          <w:kern w:val="0"/>
          <w:sz w:val="18"/>
          <w:szCs w:val="18"/>
        </w:rPr>
      </w:pPr>
      <w:r w:rsidRPr="004A6028">
        <w:rPr>
          <w:rFonts w:ascii="Calibri" w:eastAsia="Times New Roman" w:hAnsi="Calibri" w:cs="Calibri"/>
          <w:color w:val="auto"/>
          <w:kern w:val="0"/>
        </w:rPr>
        <w:t>Sted og dato _____________________________________________________ </w:t>
      </w:r>
    </w:p>
    <w:sectPr w:rsidR="009E0A85" w:rsidRPr="004A6028" w:rsidSect="00A21DDE">
      <w:headerReference w:type="default" r:id="rId13"/>
      <w:footerReference w:type="default" r:id="rId14"/>
      <w:type w:val="continuous"/>
      <w:pgSz w:w="11906" w:h="16838"/>
      <w:pgMar w:top="851" w:right="1080" w:bottom="1440" w:left="1080" w:header="709" w:footer="75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E38F8A" w14:textId="77777777" w:rsidR="00A25FF6" w:rsidRDefault="00A25FF6" w:rsidP="009C1287">
      <w:r>
        <w:separator/>
      </w:r>
    </w:p>
  </w:endnote>
  <w:endnote w:type="continuationSeparator" w:id="0">
    <w:p w14:paraId="6F76F3C0" w14:textId="77777777" w:rsidR="00A25FF6" w:rsidRDefault="00A25FF6" w:rsidP="009C12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4A1E8D78-A489-4305-B224-9866FC3CAED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E49509A6-A060-4400-9528-E98A471A7223}"/>
    <w:embedBold r:id="rId3" w:fontKey="{458947E7-2C21-45C1-90A3-616CAAFF8CD3}"/>
    <w:embedItalic r:id="rId4" w:fontKey="{D539E919-5AB3-47E9-B7B2-7507247BADC7}"/>
  </w:font>
  <w:font w:name="Avenir Next LT Pro">
    <w:altName w:val="Avenir Next LT Pro"/>
    <w:charset w:val="00"/>
    <w:family w:val="swiss"/>
    <w:pitch w:val="variable"/>
    <w:sig w:usb0="800000EF" w:usb1="5000204A" w:usb2="00000000" w:usb3="00000000" w:csb0="00000093" w:csb1="00000000"/>
    <w:embedRegular r:id="rId5" w:fontKey="{E4081199-B42C-4464-9C8E-7488C9F401B8}"/>
    <w:embedBold r:id="rId6" w:fontKey="{F067A26B-A792-4D5D-8CA5-D071CF985A16}"/>
    <w:embedItalic r:id="rId7" w:fontKey="{4BE01D58-2BFD-476E-B76D-7F6D926D3A0B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8" w:fontKey="{C07F672D-5D4D-4B45-8B0D-1E5D3154909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9" w:fontKey="{95517EEB-E77F-42F6-921C-75BA8E8FDFC3}"/>
    <w:embedBold r:id="rId10" w:fontKey="{02DF8944-DD85-446A-88C5-9103E56ABE85}"/>
    <w:embedItalic r:id="rId11" w:fontKey="{25BE05A9-93C4-4C2C-8749-56A17BDE47D3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12" w:fontKey="{BC525F2A-394E-439F-8352-37ACB182C17C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13" w:fontKey="{F617BA37-AA1D-4DD9-B963-290180E9ACE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EAB07A" w14:textId="5593041E" w:rsidR="0003013C" w:rsidRPr="002C11BE" w:rsidRDefault="009C79F0" w:rsidP="0003013C">
    <w:pPr>
      <w:pStyle w:val="Footer"/>
    </w:pPr>
    <w:r w:rsidRPr="009C79F0">
      <w:t xml:space="preserve">Rapport – </w:t>
    </w:r>
    <w:sdt>
      <w:sdtPr>
        <w:alias w:val="Tittel"/>
        <w:tag w:val=""/>
        <w:id w:val="2132199008"/>
        <w:placeholder>
          <w:docPart w:val="43D8DDC035534D02B07F4A6FFC68BE33"/>
        </w:placeholder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EndPr/>
      <w:sdtContent>
        <w:r w:rsidR="009E0A85">
          <w:t>T1 Prisskjema</w:t>
        </w:r>
      </w:sdtContent>
    </w:sdt>
    <w:r w:rsidR="0003013C">
      <w:tab/>
    </w:r>
    <w:r w:rsidR="0003013C">
      <w:fldChar w:fldCharType="begin"/>
    </w:r>
    <w:r w:rsidR="0003013C">
      <w:instrText xml:space="preserve"> PAGE   \* MERGEFORMAT </w:instrText>
    </w:r>
    <w:r w:rsidR="0003013C">
      <w:fldChar w:fldCharType="separate"/>
    </w:r>
    <w:r w:rsidR="0003013C">
      <w:rPr>
        <w:noProof/>
      </w:rPr>
      <w:t>2</w:t>
    </w:r>
    <w:r w:rsidR="0003013C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2C26E7" w14:textId="77777777" w:rsidR="00A25FF6" w:rsidRDefault="00A25FF6" w:rsidP="009C1287">
      <w:r>
        <w:separator/>
      </w:r>
    </w:p>
  </w:footnote>
  <w:footnote w:type="continuationSeparator" w:id="0">
    <w:p w14:paraId="6FC20393" w14:textId="77777777" w:rsidR="00A25FF6" w:rsidRDefault="00A25FF6" w:rsidP="009C128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B3196A" w14:textId="77777777" w:rsidR="009C73D2" w:rsidRDefault="009C73D2" w:rsidP="009C1287">
    <w:pPr>
      <w:pStyle w:val="Header"/>
    </w:pPr>
    <w:r w:rsidRPr="00C81991">
      <w:rPr>
        <w:noProof/>
      </w:rPr>
      <w:drawing>
        <wp:anchor distT="0" distB="0" distL="114300" distR="114300" simplePos="0" relativeHeight="251658241" behindDoc="0" locked="0" layoutInCell="1" allowOverlap="1" wp14:anchorId="72C118A4" wp14:editId="74DB3047">
          <wp:simplePos x="0" y="0"/>
          <wp:positionH relativeFrom="page">
            <wp:posOffset>6531429</wp:posOffset>
          </wp:positionH>
          <wp:positionV relativeFrom="page">
            <wp:posOffset>391886</wp:posOffset>
          </wp:positionV>
          <wp:extent cx="644400" cy="457562"/>
          <wp:effectExtent l="0" t="0" r="0" b="0"/>
          <wp:wrapNone/>
          <wp:docPr id="1188834547" name="Symbo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Symbol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44400" cy="45756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C81991">
      <w:rPr>
        <w:noProof/>
      </w:rPr>
      <w:drawing>
        <wp:anchor distT="0" distB="0" distL="114300" distR="114300" simplePos="0" relativeHeight="251658240" behindDoc="0" locked="0" layoutInCell="1" allowOverlap="1" wp14:anchorId="17D818CB" wp14:editId="583BE71B">
          <wp:simplePos x="0" y="0"/>
          <wp:positionH relativeFrom="page">
            <wp:posOffset>391795</wp:posOffset>
          </wp:positionH>
          <wp:positionV relativeFrom="page">
            <wp:posOffset>391795</wp:posOffset>
          </wp:positionV>
          <wp:extent cx="572135" cy="457200"/>
          <wp:effectExtent l="0" t="0" r="0" b="0"/>
          <wp:wrapNone/>
          <wp:docPr id="952661132" name="Navnetrek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Navnetrekk"/>
                  <pic:cNvPicPr/>
                </pic:nvPicPr>
                <pic:blipFill>
                  <a:blip r:embed="rId3">
                    <a:extLs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2135" cy="457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061E2FC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03C4E1A4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A0F6A1C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E98431C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6DD0596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BD2E22E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A45A85D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E0D6F22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30026C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F16A1EC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4DBF68B8"/>
    <w:multiLevelType w:val="multilevel"/>
    <w:tmpl w:val="DBD068BC"/>
    <w:lvl w:ilvl="0">
      <w:start w:val="1"/>
      <w:numFmt w:val="bullet"/>
      <w:lvlText w:val=""/>
      <w:lvlJc w:val="left"/>
      <w:pPr>
        <w:ind w:left="692" w:hanging="692"/>
      </w:pPr>
      <w:rPr>
        <w:rFonts w:ascii="Symbol" w:hAnsi="Symbol" w:hint="default"/>
      </w:rPr>
    </w:lvl>
    <w:lvl w:ilvl="1">
      <w:start w:val="1"/>
      <w:numFmt w:val="bullet"/>
      <w:lvlText w:val="­"/>
      <w:lvlJc w:val="left"/>
      <w:pPr>
        <w:ind w:left="1383" w:hanging="691"/>
      </w:pPr>
      <w:rPr>
        <w:rFonts w:ascii="Avenir Next LT Pro" w:hAnsi="Avenir Next LT Pro" w:hint="default"/>
      </w:rPr>
    </w:lvl>
    <w:lvl w:ilvl="2">
      <w:start w:val="1"/>
      <w:numFmt w:val="bullet"/>
      <w:lvlText w:val="◦"/>
      <w:lvlJc w:val="left"/>
      <w:pPr>
        <w:tabs>
          <w:tab w:val="num" w:pos="2075"/>
        </w:tabs>
        <w:ind w:left="2075" w:hanging="692"/>
      </w:pPr>
      <w:rPr>
        <w:rFonts w:ascii="Century Gothic" w:hAnsi="Century Gothic"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1" w15:restartNumberingAfterBreak="0">
    <w:nsid w:val="649C0CA7"/>
    <w:multiLevelType w:val="multilevel"/>
    <w:tmpl w:val="EE140596"/>
    <w:lvl w:ilvl="0">
      <w:start w:val="1"/>
      <w:numFmt w:val="decimal"/>
      <w:pStyle w:val="Heading1"/>
      <w:lvlText w:val="%1.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1">
      <w:start w:val="1"/>
      <w:numFmt w:val="decimal"/>
      <w:pStyle w:val="Heading2"/>
      <w:suff w:val="space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pStyle w:val="Heading3"/>
      <w:suff w:val="space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pStyle w:val="Heading4"/>
      <w:suff w:val="space"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2" w15:restartNumberingAfterBreak="0">
    <w:nsid w:val="6C82791D"/>
    <w:multiLevelType w:val="hybridMultilevel"/>
    <w:tmpl w:val="9E86E1E8"/>
    <w:lvl w:ilvl="0" w:tplc="B434B22A">
      <w:start w:val="10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25487620">
    <w:abstractNumId w:val="11"/>
  </w:num>
  <w:num w:numId="2" w16cid:durableId="2071463000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285817894">
    <w:abstractNumId w:val="8"/>
  </w:num>
  <w:num w:numId="4" w16cid:durableId="564678977">
    <w:abstractNumId w:val="3"/>
  </w:num>
  <w:num w:numId="5" w16cid:durableId="1604412395">
    <w:abstractNumId w:val="2"/>
  </w:num>
  <w:num w:numId="6" w16cid:durableId="175577007">
    <w:abstractNumId w:val="1"/>
  </w:num>
  <w:num w:numId="7" w16cid:durableId="1565486113">
    <w:abstractNumId w:val="0"/>
  </w:num>
  <w:num w:numId="8" w16cid:durableId="383876429">
    <w:abstractNumId w:val="9"/>
  </w:num>
  <w:num w:numId="9" w16cid:durableId="885868748">
    <w:abstractNumId w:val="7"/>
  </w:num>
  <w:num w:numId="10" w16cid:durableId="2091730099">
    <w:abstractNumId w:val="6"/>
  </w:num>
  <w:num w:numId="11" w16cid:durableId="1519152886">
    <w:abstractNumId w:val="5"/>
  </w:num>
  <w:num w:numId="12" w16cid:durableId="1917326482">
    <w:abstractNumId w:val="4"/>
  </w:num>
  <w:num w:numId="13" w16cid:durableId="1331104777">
    <w:abstractNumId w:val="10"/>
  </w:num>
  <w:num w:numId="14" w16cid:durableId="83449313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attachedTemplate r:id="rId1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9"/>
  <w:hyphenationZone w:val="425"/>
  <w:characterSpacingControl w:val="doNotCompress"/>
  <w:hdrShapeDefaults>
    <o:shapedefaults v:ext="edit" spidmax="4915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01428"/>
    <w:rsid w:val="0003013C"/>
    <w:rsid w:val="000330BC"/>
    <w:rsid w:val="00046159"/>
    <w:rsid w:val="00061747"/>
    <w:rsid w:val="00076AEE"/>
    <w:rsid w:val="00092194"/>
    <w:rsid w:val="00097882"/>
    <w:rsid w:val="000C1C64"/>
    <w:rsid w:val="000E4479"/>
    <w:rsid w:val="00100E6C"/>
    <w:rsid w:val="00120693"/>
    <w:rsid w:val="00125FDD"/>
    <w:rsid w:val="0013066F"/>
    <w:rsid w:val="00131636"/>
    <w:rsid w:val="001676BD"/>
    <w:rsid w:val="0018266B"/>
    <w:rsid w:val="00192B13"/>
    <w:rsid w:val="001A0813"/>
    <w:rsid w:val="001A093C"/>
    <w:rsid w:val="001A1009"/>
    <w:rsid w:val="001A53F7"/>
    <w:rsid w:val="001B7A1E"/>
    <w:rsid w:val="001E1E69"/>
    <w:rsid w:val="001E37BC"/>
    <w:rsid w:val="002173B3"/>
    <w:rsid w:val="00224DAB"/>
    <w:rsid w:val="00232AB0"/>
    <w:rsid w:val="0023626D"/>
    <w:rsid w:val="002546D0"/>
    <w:rsid w:val="002634E2"/>
    <w:rsid w:val="002675CB"/>
    <w:rsid w:val="00290296"/>
    <w:rsid w:val="00294B3B"/>
    <w:rsid w:val="002A2327"/>
    <w:rsid w:val="002A29E3"/>
    <w:rsid w:val="002A7ABD"/>
    <w:rsid w:val="002B3D6F"/>
    <w:rsid w:val="002C11BE"/>
    <w:rsid w:val="002C1CAC"/>
    <w:rsid w:val="002E12BC"/>
    <w:rsid w:val="002E7A1F"/>
    <w:rsid w:val="00300628"/>
    <w:rsid w:val="00303379"/>
    <w:rsid w:val="00321E56"/>
    <w:rsid w:val="00323D5E"/>
    <w:rsid w:val="00344285"/>
    <w:rsid w:val="00351537"/>
    <w:rsid w:val="0037422C"/>
    <w:rsid w:val="003923F8"/>
    <w:rsid w:val="003A44C7"/>
    <w:rsid w:val="003A60EC"/>
    <w:rsid w:val="003B1C9E"/>
    <w:rsid w:val="003F1577"/>
    <w:rsid w:val="003F58EA"/>
    <w:rsid w:val="00406F82"/>
    <w:rsid w:val="00411527"/>
    <w:rsid w:val="00443230"/>
    <w:rsid w:val="00444290"/>
    <w:rsid w:val="0045553D"/>
    <w:rsid w:val="00456014"/>
    <w:rsid w:val="004807C6"/>
    <w:rsid w:val="004A6028"/>
    <w:rsid w:val="004E32AB"/>
    <w:rsid w:val="004F0F2E"/>
    <w:rsid w:val="004F6EAA"/>
    <w:rsid w:val="00523739"/>
    <w:rsid w:val="0058109E"/>
    <w:rsid w:val="00584C91"/>
    <w:rsid w:val="00591EA6"/>
    <w:rsid w:val="005A40B7"/>
    <w:rsid w:val="005E4245"/>
    <w:rsid w:val="006213DF"/>
    <w:rsid w:val="006254AC"/>
    <w:rsid w:val="00636EAD"/>
    <w:rsid w:val="006410BD"/>
    <w:rsid w:val="00645526"/>
    <w:rsid w:val="0064704B"/>
    <w:rsid w:val="00647193"/>
    <w:rsid w:val="00654581"/>
    <w:rsid w:val="00670E78"/>
    <w:rsid w:val="006859DB"/>
    <w:rsid w:val="006C7153"/>
    <w:rsid w:val="006F3BA4"/>
    <w:rsid w:val="006F4402"/>
    <w:rsid w:val="006F58CE"/>
    <w:rsid w:val="006F7322"/>
    <w:rsid w:val="0072251C"/>
    <w:rsid w:val="00723DFF"/>
    <w:rsid w:val="00730B78"/>
    <w:rsid w:val="0074227D"/>
    <w:rsid w:val="00742347"/>
    <w:rsid w:val="00770C20"/>
    <w:rsid w:val="0078556B"/>
    <w:rsid w:val="007911C6"/>
    <w:rsid w:val="007A463A"/>
    <w:rsid w:val="007D1367"/>
    <w:rsid w:val="007D26D6"/>
    <w:rsid w:val="007D717F"/>
    <w:rsid w:val="007F6B64"/>
    <w:rsid w:val="00810957"/>
    <w:rsid w:val="00820B1A"/>
    <w:rsid w:val="00825CEF"/>
    <w:rsid w:val="008E1438"/>
    <w:rsid w:val="008F08CE"/>
    <w:rsid w:val="008F3CA0"/>
    <w:rsid w:val="008F5089"/>
    <w:rsid w:val="009115C1"/>
    <w:rsid w:val="009123B1"/>
    <w:rsid w:val="009218A4"/>
    <w:rsid w:val="00930C83"/>
    <w:rsid w:val="00933852"/>
    <w:rsid w:val="00960F7C"/>
    <w:rsid w:val="009623B2"/>
    <w:rsid w:val="00981A99"/>
    <w:rsid w:val="009860F4"/>
    <w:rsid w:val="009877B2"/>
    <w:rsid w:val="009A1B6C"/>
    <w:rsid w:val="009B1436"/>
    <w:rsid w:val="009B2B75"/>
    <w:rsid w:val="009B67FE"/>
    <w:rsid w:val="009B7764"/>
    <w:rsid w:val="009B7A39"/>
    <w:rsid w:val="009C1287"/>
    <w:rsid w:val="009C73D2"/>
    <w:rsid w:val="009C79F0"/>
    <w:rsid w:val="009C7BEC"/>
    <w:rsid w:val="009E0A85"/>
    <w:rsid w:val="009E580C"/>
    <w:rsid w:val="00A17619"/>
    <w:rsid w:val="00A21DDE"/>
    <w:rsid w:val="00A23EBF"/>
    <w:rsid w:val="00A25FF6"/>
    <w:rsid w:val="00A310E8"/>
    <w:rsid w:val="00A564D7"/>
    <w:rsid w:val="00A65B5A"/>
    <w:rsid w:val="00AA4550"/>
    <w:rsid w:val="00AB0CB4"/>
    <w:rsid w:val="00AB4D0A"/>
    <w:rsid w:val="00AC17D7"/>
    <w:rsid w:val="00AE71FC"/>
    <w:rsid w:val="00AF08C0"/>
    <w:rsid w:val="00B20E64"/>
    <w:rsid w:val="00B32F1E"/>
    <w:rsid w:val="00B65195"/>
    <w:rsid w:val="00B77FF4"/>
    <w:rsid w:val="00B97454"/>
    <w:rsid w:val="00BA6731"/>
    <w:rsid w:val="00BE3907"/>
    <w:rsid w:val="00BE787F"/>
    <w:rsid w:val="00BF3167"/>
    <w:rsid w:val="00C01428"/>
    <w:rsid w:val="00C07390"/>
    <w:rsid w:val="00C11B85"/>
    <w:rsid w:val="00C12C55"/>
    <w:rsid w:val="00C25FDD"/>
    <w:rsid w:val="00C4028C"/>
    <w:rsid w:val="00C65895"/>
    <w:rsid w:val="00C70FE8"/>
    <w:rsid w:val="00C80A44"/>
    <w:rsid w:val="00C81991"/>
    <w:rsid w:val="00C91BB7"/>
    <w:rsid w:val="00C9256B"/>
    <w:rsid w:val="00C979B4"/>
    <w:rsid w:val="00CB2491"/>
    <w:rsid w:val="00CD2CE8"/>
    <w:rsid w:val="00CE2194"/>
    <w:rsid w:val="00CE5772"/>
    <w:rsid w:val="00D23C6E"/>
    <w:rsid w:val="00D27B13"/>
    <w:rsid w:val="00D716C8"/>
    <w:rsid w:val="00D8119C"/>
    <w:rsid w:val="00D82479"/>
    <w:rsid w:val="00D90299"/>
    <w:rsid w:val="00DA21C3"/>
    <w:rsid w:val="00DA46D6"/>
    <w:rsid w:val="00DB53F9"/>
    <w:rsid w:val="00DD49C8"/>
    <w:rsid w:val="00DE051B"/>
    <w:rsid w:val="00E00BB5"/>
    <w:rsid w:val="00E219EC"/>
    <w:rsid w:val="00E402B8"/>
    <w:rsid w:val="00E552CA"/>
    <w:rsid w:val="00E55CC2"/>
    <w:rsid w:val="00E77139"/>
    <w:rsid w:val="00E87584"/>
    <w:rsid w:val="00EC09F3"/>
    <w:rsid w:val="00ED3739"/>
    <w:rsid w:val="00ED5C94"/>
    <w:rsid w:val="00EE6C33"/>
    <w:rsid w:val="00EF41AB"/>
    <w:rsid w:val="00EF53F8"/>
    <w:rsid w:val="00F36AB0"/>
    <w:rsid w:val="00F424B1"/>
    <w:rsid w:val="00F427B3"/>
    <w:rsid w:val="00F42E89"/>
    <w:rsid w:val="00F53869"/>
    <w:rsid w:val="00F64636"/>
    <w:rsid w:val="00F67A5B"/>
    <w:rsid w:val="00F67C66"/>
    <w:rsid w:val="00F94A75"/>
    <w:rsid w:val="00FA0256"/>
    <w:rsid w:val="00FC0233"/>
    <w:rsid w:val="00FC4B55"/>
    <w:rsid w:val="00FC76FE"/>
    <w:rsid w:val="00FD54C2"/>
    <w:rsid w:val="00FD7B8E"/>
    <w:rsid w:val="00FE504C"/>
    <w:rsid w:val="00FE6FF1"/>
    <w:rsid w:val="0345D622"/>
    <w:rsid w:val="0402C755"/>
    <w:rsid w:val="07241723"/>
    <w:rsid w:val="0AE876FC"/>
    <w:rsid w:val="0B647F49"/>
    <w:rsid w:val="0C1CDDF0"/>
    <w:rsid w:val="1C4FD5F8"/>
    <w:rsid w:val="1EE6A768"/>
    <w:rsid w:val="2A996B10"/>
    <w:rsid w:val="2E0E0E9F"/>
    <w:rsid w:val="3A440E5D"/>
    <w:rsid w:val="3C107B37"/>
    <w:rsid w:val="411BD9B1"/>
    <w:rsid w:val="43EE2DD8"/>
    <w:rsid w:val="4AC2E039"/>
    <w:rsid w:val="4E68A40C"/>
    <w:rsid w:val="5660B55F"/>
    <w:rsid w:val="5740DC60"/>
    <w:rsid w:val="5AC07D15"/>
    <w:rsid w:val="603683F5"/>
    <w:rsid w:val="6C3F44DB"/>
    <w:rsid w:val="6E8B9633"/>
    <w:rsid w:val="73137D16"/>
    <w:rsid w:val="737C029C"/>
    <w:rsid w:val="761270CB"/>
    <w:rsid w:val="7A7C2797"/>
    <w:rsid w:val="7B12658F"/>
    <w:rsid w:val="7C8A6832"/>
    <w:rsid w:val="7E4B4E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9153"/>
    <o:shapelayout v:ext="edit">
      <o:idmap v:ext="edit" data="1"/>
    </o:shapelayout>
  </w:shapeDefaults>
  <w:decimalSymbol w:val="."/>
  <w:listSeparator w:val=","/>
  <w14:docId w14:val="3642E048"/>
  <w15:chartTrackingRefBased/>
  <w15:docId w15:val="{43298F99-5C53-4FE7-920F-B7C6AB6829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color w:val="1D3C34" w:themeColor="text2"/>
        <w:kern w:val="22"/>
        <w:sz w:val="22"/>
        <w:szCs w:val="22"/>
        <w:lang w:val="nb-NO" w:eastAsia="nb-N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123B1"/>
    <w:pPr>
      <w:spacing w:line="307" w:lineRule="auto"/>
    </w:pPr>
    <w:rPr>
      <w:kern w:val="18"/>
    </w:rPr>
  </w:style>
  <w:style w:type="paragraph" w:styleId="Heading1">
    <w:name w:val="heading 1"/>
    <w:basedOn w:val="Normal"/>
    <w:next w:val="Normal"/>
    <w:link w:val="Heading1Char"/>
    <w:uiPriority w:val="9"/>
    <w:qFormat/>
    <w:rsid w:val="001A1009"/>
    <w:pPr>
      <w:keepNext/>
      <w:keepLines/>
      <w:pageBreakBefore/>
      <w:numPr>
        <w:numId w:val="1"/>
      </w:numPr>
      <w:spacing w:after="590" w:line="250" w:lineRule="auto"/>
      <w:outlineLvl w:val="0"/>
    </w:pPr>
    <w:rPr>
      <w:rFonts w:asciiTheme="majorHAnsi" w:eastAsiaTheme="majorEastAsia" w:hAnsiTheme="majorHAnsi" w:cstheme="majorBidi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8556B"/>
    <w:pPr>
      <w:keepNext/>
      <w:keepLines/>
      <w:numPr>
        <w:ilvl w:val="1"/>
        <w:numId w:val="1"/>
      </w:numPr>
      <w:spacing w:before="340" w:after="380"/>
      <w:outlineLvl w:val="1"/>
    </w:pPr>
    <w:rPr>
      <w:rFonts w:asciiTheme="majorHAnsi" w:eastAsiaTheme="majorEastAsia" w:hAnsiTheme="majorHAnsi" w:cstheme="majorBidi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C80A44"/>
    <w:pPr>
      <w:keepNext/>
      <w:keepLines/>
      <w:numPr>
        <w:ilvl w:val="2"/>
        <w:numId w:val="1"/>
      </w:numPr>
      <w:spacing w:before="200" w:after="100"/>
      <w:ind w:left="686" w:hanging="686"/>
      <w:outlineLvl w:val="2"/>
    </w:pPr>
    <w:rPr>
      <w:rFonts w:asciiTheme="majorHAnsi" w:eastAsiaTheme="majorEastAsia" w:hAnsiTheme="majorHAnsi" w:cstheme="majorBidi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C80A44"/>
    <w:pPr>
      <w:keepNext/>
      <w:keepLines/>
      <w:numPr>
        <w:ilvl w:val="3"/>
        <w:numId w:val="1"/>
      </w:numPr>
      <w:spacing w:before="40"/>
      <w:ind w:left="811" w:hanging="811"/>
      <w:outlineLvl w:val="3"/>
    </w:pPr>
    <w:rPr>
      <w:rFonts w:asciiTheme="majorHAnsi" w:eastAsiaTheme="majorEastAsia" w:hAnsiTheme="majorHAnsi" w:cstheme="majorBidi"/>
      <w:i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81991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81991"/>
  </w:style>
  <w:style w:type="paragraph" w:styleId="Footer">
    <w:name w:val="footer"/>
    <w:basedOn w:val="Normal"/>
    <w:link w:val="FooterChar"/>
    <w:uiPriority w:val="99"/>
    <w:unhideWhenUsed/>
    <w:rsid w:val="002C1CAC"/>
    <w:pPr>
      <w:tabs>
        <w:tab w:val="right" w:pos="9026"/>
      </w:tabs>
      <w:spacing w:line="240" w:lineRule="auto"/>
      <w:ind w:left="-1366" w:right="-1366"/>
    </w:pPr>
    <w:rPr>
      <w:spacing w:val="2"/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2C1CAC"/>
    <w:rPr>
      <w:spacing w:val="2"/>
      <w:kern w:val="18"/>
      <w:sz w:val="18"/>
      <w:szCs w:val="18"/>
      <w:lang w:val="nb-NO"/>
    </w:rPr>
  </w:style>
  <w:style w:type="paragraph" w:styleId="ListParagraph">
    <w:name w:val="List Paragraph"/>
    <w:basedOn w:val="Normal"/>
    <w:uiPriority w:val="34"/>
    <w:rsid w:val="00AE71F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1A1009"/>
    <w:rPr>
      <w:rFonts w:asciiTheme="majorHAnsi" w:eastAsiaTheme="majorEastAsia" w:hAnsiTheme="majorHAnsi" w:cstheme="majorBidi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78556B"/>
    <w:rPr>
      <w:rFonts w:asciiTheme="majorHAnsi" w:eastAsiaTheme="majorEastAsia" w:hAnsiTheme="majorHAnsi" w:cstheme="majorBidi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rsid w:val="00C80A44"/>
    <w:rPr>
      <w:rFonts w:asciiTheme="majorHAnsi" w:eastAsiaTheme="majorEastAsia" w:hAnsiTheme="majorHAnsi" w:cstheme="majorBidi"/>
      <w:kern w:val="18"/>
      <w:sz w:val="24"/>
      <w:szCs w:val="24"/>
    </w:rPr>
  </w:style>
  <w:style w:type="paragraph" w:customStyle="1" w:styleId="formaterie--overskrift2">
    <w:name w:val="formaterie -- overskrift 2"/>
    <w:basedOn w:val="Heading2"/>
    <w:next w:val="Normal"/>
    <w:rsid w:val="009B7764"/>
    <w:pPr>
      <w:numPr>
        <w:ilvl w:val="0"/>
        <w:numId w:val="0"/>
      </w:numPr>
      <w:spacing w:after="240"/>
    </w:pPr>
  </w:style>
  <w:style w:type="paragraph" w:customStyle="1" w:styleId="formaterie--dokumentinfo">
    <w:name w:val="formaterie -- dokumentinfo"/>
    <w:basedOn w:val="Normal"/>
    <w:rsid w:val="001A1009"/>
    <w:pPr>
      <w:tabs>
        <w:tab w:val="left" w:pos="2156"/>
      </w:tabs>
    </w:pPr>
    <w:rPr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1A1009"/>
    <w:rPr>
      <w:color w:val="808080"/>
    </w:rPr>
  </w:style>
  <w:style w:type="paragraph" w:customStyle="1" w:styleId="formaterie--overskrift1">
    <w:name w:val="formaterie -- overskrift 1"/>
    <w:basedOn w:val="Heading1"/>
    <w:next w:val="Normal"/>
    <w:rsid w:val="003F1577"/>
    <w:pPr>
      <w:pageBreakBefore w:val="0"/>
      <w:numPr>
        <w:numId w:val="0"/>
      </w:numPr>
      <w:spacing w:before="640" w:after="350"/>
    </w:pPr>
  </w:style>
  <w:style w:type="table" w:styleId="TableGrid">
    <w:name w:val="Table Grid"/>
    <w:basedOn w:val="TableNormal"/>
    <w:uiPriority w:val="59"/>
    <w:rsid w:val="0012069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Formaterie--tabell">
    <w:name w:val="Formaterie -- tabell"/>
    <w:basedOn w:val="TableNormal"/>
    <w:uiPriority w:val="99"/>
    <w:rsid w:val="00F53869"/>
    <w:pPr>
      <w:spacing w:after="0" w:line="240" w:lineRule="auto"/>
    </w:pPr>
    <w:rPr>
      <w:sz w:val="18"/>
    </w:rPr>
    <w:tblPr>
      <w:tblBorders>
        <w:insideV w:val="single" w:sz="48" w:space="0" w:color="F6F8F1" w:themeColor="accent6"/>
      </w:tblBorders>
      <w:tblCellMar>
        <w:left w:w="0" w:type="dxa"/>
        <w:right w:w="0" w:type="dxa"/>
      </w:tblCellMar>
    </w:tblPr>
    <w:tcPr>
      <w:vAlign w:val="bottom"/>
    </w:tcPr>
    <w:tblStylePr w:type="firstRow">
      <w:rPr>
        <w:sz w:val="22"/>
      </w:rPr>
    </w:tblStylePr>
  </w:style>
  <w:style w:type="paragraph" w:styleId="NoSpacing">
    <w:name w:val="No Spacing"/>
    <w:uiPriority w:val="1"/>
    <w:rsid w:val="00F94A75"/>
    <w:pPr>
      <w:spacing w:after="0" w:line="240" w:lineRule="auto"/>
    </w:pPr>
    <w:rPr>
      <w:kern w:val="18"/>
    </w:rPr>
  </w:style>
  <w:style w:type="paragraph" w:customStyle="1" w:styleId="formaterie--forord--avsender">
    <w:name w:val="formaterie -- forord -- avsender"/>
    <w:basedOn w:val="Normal"/>
    <w:next w:val="Small"/>
    <w:rsid w:val="00131636"/>
    <w:pPr>
      <w:tabs>
        <w:tab w:val="left" w:pos="3906"/>
      </w:tabs>
      <w:spacing w:before="1360" w:line="276" w:lineRule="auto"/>
    </w:pPr>
  </w:style>
  <w:style w:type="paragraph" w:customStyle="1" w:styleId="Small">
    <w:name w:val="Small"/>
    <w:basedOn w:val="Normal"/>
    <w:qFormat/>
    <w:rsid w:val="00131636"/>
    <w:rPr>
      <w:sz w:val="18"/>
    </w:rPr>
  </w:style>
  <w:style w:type="paragraph" w:styleId="TOC2">
    <w:name w:val="toc 2"/>
    <w:basedOn w:val="Normal"/>
    <w:next w:val="Normal"/>
    <w:autoRedefine/>
    <w:uiPriority w:val="39"/>
    <w:unhideWhenUsed/>
    <w:rsid w:val="00FD54C2"/>
    <w:pPr>
      <w:tabs>
        <w:tab w:val="left" w:pos="938"/>
        <w:tab w:val="left" w:pos="1134"/>
        <w:tab w:val="right" w:pos="7586"/>
      </w:tabs>
      <w:ind w:left="533"/>
    </w:pPr>
  </w:style>
  <w:style w:type="paragraph" w:styleId="TOC1">
    <w:name w:val="toc 1"/>
    <w:basedOn w:val="Normal"/>
    <w:next w:val="Normal"/>
    <w:autoRedefine/>
    <w:uiPriority w:val="39"/>
    <w:unhideWhenUsed/>
    <w:rsid w:val="006F58CE"/>
    <w:pPr>
      <w:tabs>
        <w:tab w:val="left" w:pos="518"/>
        <w:tab w:val="right" w:pos="7586"/>
      </w:tabs>
      <w:spacing w:before="320" w:after="44"/>
    </w:pPr>
    <w:rPr>
      <w:sz w:val="28"/>
      <w:u w:color="BBC5C2"/>
    </w:rPr>
  </w:style>
  <w:style w:type="character" w:styleId="Hyperlink">
    <w:name w:val="Hyperlink"/>
    <w:basedOn w:val="DefaultParagraphFont"/>
    <w:uiPriority w:val="99"/>
    <w:unhideWhenUsed/>
    <w:rsid w:val="009860F4"/>
    <w:rPr>
      <w:color w:val="48A23F" w:themeColor="hyperlink"/>
      <w:u w:val="singl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1B7A1E"/>
    <w:pPr>
      <w:spacing w:line="240" w:lineRule="auto"/>
    </w:pPr>
    <w:rPr>
      <w:sz w:val="18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1B7A1E"/>
    <w:rPr>
      <w:kern w:val="18"/>
      <w:sz w:val="18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1B7A1E"/>
    <w:rPr>
      <w:vertAlign w:val="superscript"/>
    </w:rPr>
  </w:style>
  <w:style w:type="paragraph" w:styleId="Title">
    <w:name w:val="Title"/>
    <w:basedOn w:val="Normal"/>
    <w:next w:val="Normal"/>
    <w:link w:val="TitleChar"/>
    <w:uiPriority w:val="10"/>
    <w:qFormat/>
    <w:rsid w:val="00321E56"/>
    <w:pPr>
      <w:spacing w:after="580" w:line="216" w:lineRule="auto"/>
      <w:contextualSpacing/>
    </w:pPr>
    <w:rPr>
      <w:rFonts w:asciiTheme="majorHAnsi" w:eastAsiaTheme="majorEastAsia" w:hAnsiTheme="majorHAnsi" w:cstheme="majorBidi"/>
      <w:spacing w:val="-10"/>
      <w:kern w:val="28"/>
      <w:sz w:val="68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321E56"/>
    <w:rPr>
      <w:rFonts w:asciiTheme="majorHAnsi" w:eastAsiaTheme="majorEastAsia" w:hAnsiTheme="majorHAnsi" w:cstheme="majorBidi"/>
      <w:spacing w:val="-10"/>
      <w:kern w:val="28"/>
      <w:sz w:val="68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84C91"/>
    <w:pPr>
      <w:numPr>
        <w:ilvl w:val="1"/>
      </w:numPr>
    </w:pPr>
    <w:rPr>
      <w:rFonts w:eastAsiaTheme="minorEastAsia"/>
      <w:kern w:val="40"/>
      <w:sz w:val="40"/>
      <w:szCs w:val="40"/>
    </w:rPr>
  </w:style>
  <w:style w:type="character" w:customStyle="1" w:styleId="SubtitleChar">
    <w:name w:val="Subtitle Char"/>
    <w:basedOn w:val="DefaultParagraphFont"/>
    <w:link w:val="Subtitle"/>
    <w:uiPriority w:val="11"/>
    <w:rsid w:val="00584C91"/>
    <w:rPr>
      <w:rFonts w:eastAsiaTheme="minorEastAsia"/>
      <w:kern w:val="40"/>
      <w:sz w:val="40"/>
      <w:szCs w:val="40"/>
    </w:rPr>
  </w:style>
  <w:style w:type="paragraph" w:styleId="TOAHeading">
    <w:name w:val="toa heading"/>
    <w:basedOn w:val="Heading1"/>
    <w:next w:val="Normal"/>
    <w:uiPriority w:val="99"/>
    <w:unhideWhenUsed/>
    <w:rsid w:val="00A23EBF"/>
    <w:pPr>
      <w:numPr>
        <w:numId w:val="0"/>
      </w:numPr>
      <w:outlineLvl w:val="9"/>
    </w:pPr>
  </w:style>
  <w:style w:type="character" w:customStyle="1" w:styleId="Heading4Char">
    <w:name w:val="Heading 4 Char"/>
    <w:basedOn w:val="DefaultParagraphFont"/>
    <w:link w:val="Heading4"/>
    <w:uiPriority w:val="9"/>
    <w:rsid w:val="00C80A44"/>
    <w:rPr>
      <w:rFonts w:asciiTheme="majorHAnsi" w:eastAsiaTheme="majorEastAsia" w:hAnsiTheme="majorHAnsi" w:cstheme="majorBidi"/>
      <w:i/>
      <w:iCs/>
      <w:kern w:val="18"/>
    </w:rPr>
  </w:style>
  <w:style w:type="paragraph" w:customStyle="1" w:styleId="Kapittelskilleark">
    <w:name w:val="Kapittelskilleark"/>
    <w:basedOn w:val="Normal"/>
    <w:rsid w:val="00CB2491"/>
    <w:pPr>
      <w:pageBreakBefore/>
      <w:spacing w:line="226" w:lineRule="auto"/>
    </w:pPr>
    <w:rPr>
      <w:noProof/>
      <w:kern w:val="60"/>
      <w:sz w:val="66"/>
      <w:szCs w:val="66"/>
    </w:rPr>
  </w:style>
  <w:style w:type="table" w:customStyle="1" w:styleId="AVtabell2">
    <w:name w:val="AV tabell 2"/>
    <w:basedOn w:val="TableNormal"/>
    <w:uiPriority w:val="99"/>
    <w:rsid w:val="001E1E69"/>
    <w:pPr>
      <w:spacing w:after="0" w:line="240" w:lineRule="auto"/>
    </w:pPr>
    <w:rPr>
      <w:color w:val="1D3C34"/>
      <w:sz w:val="18"/>
    </w:rPr>
    <w:tblPr>
      <w:tblStyleColBandSize w:val="1"/>
      <w:tblBorders>
        <w:bottom w:val="single" w:sz="4" w:space="0" w:color="A0B2AE"/>
        <w:insideH w:val="single" w:sz="4" w:space="0" w:color="A0B2AE"/>
      </w:tblBorders>
      <w:tblCellMar>
        <w:top w:w="23" w:type="dxa"/>
        <w:left w:w="0" w:type="dxa"/>
        <w:bottom w:w="23" w:type="dxa"/>
        <w:right w:w="0" w:type="dxa"/>
      </w:tblCellMar>
    </w:tblPr>
    <w:tcPr>
      <w:vAlign w:val="bottom"/>
    </w:tcPr>
    <w:tblStylePr w:type="firstRow">
      <w:rPr>
        <w:rFonts w:asciiTheme="majorHAnsi" w:hAnsiTheme="majorHAnsi"/>
        <w:sz w:val="22"/>
      </w:rPr>
    </w:tblStylePr>
    <w:tblStylePr w:type="band1Vert">
      <w:tblPr/>
      <w:tcPr>
        <w:tcBorders>
          <w:left w:val="single" w:sz="4" w:space="0" w:color="A0B2AE"/>
          <w:right w:val="single" w:sz="4" w:space="0" w:color="A0B2AE"/>
        </w:tcBorders>
      </w:tcPr>
    </w:tblStylePr>
  </w:style>
  <w:style w:type="table" w:customStyle="1" w:styleId="AVtabell1">
    <w:name w:val="AV tabell 1"/>
    <w:basedOn w:val="GridTable4"/>
    <w:uiPriority w:val="99"/>
    <w:rsid w:val="001E1E69"/>
    <w:rPr>
      <w:color w:val="auto"/>
      <w:kern w:val="0"/>
      <w:sz w:val="18"/>
      <w:szCs w:val="20"/>
    </w:rPr>
    <w:tblPr>
      <w:tblBorders>
        <w:top w:val="single" w:sz="4" w:space="0" w:color="A0B2AE"/>
        <w:left w:val="single" w:sz="4" w:space="0" w:color="A0B2AE"/>
        <w:bottom w:val="single" w:sz="4" w:space="0" w:color="A0B2AE"/>
        <w:right w:val="single" w:sz="4" w:space="0" w:color="A0B2AE"/>
        <w:insideH w:val="single" w:sz="4" w:space="0" w:color="A0B2AE"/>
        <w:insideV w:val="single" w:sz="4" w:space="0" w:color="A0B2AE"/>
      </w:tblBorders>
      <w:tblCellMar>
        <w:top w:w="68" w:type="dxa"/>
      </w:tblCellMar>
    </w:tblPr>
    <w:tblStylePr w:type="firstRow">
      <w:rPr>
        <w:rFonts w:asciiTheme="majorHAnsi" w:hAnsiTheme="majorHAnsi"/>
        <w:b w:val="0"/>
        <w:bCs/>
        <w:color w:val="1D3C34" w:themeColor="text2"/>
        <w:sz w:val="22"/>
      </w:rPr>
      <w:tblPr/>
      <w:tcPr>
        <w:tcBorders>
          <w:top w:val="single" w:sz="4" w:space="0" w:color="A0B2AE"/>
          <w:left w:val="single" w:sz="4" w:space="0" w:color="A0B2AE"/>
          <w:bottom w:val="single" w:sz="4" w:space="0" w:color="A0B2AE"/>
          <w:right w:val="single" w:sz="4" w:space="0" w:color="A0B2AE"/>
          <w:insideH w:val="single" w:sz="4" w:space="0" w:color="A0B2AE"/>
          <w:insideV w:val="single" w:sz="4" w:space="0" w:color="A0B2AE"/>
        </w:tcBorders>
        <w:shd w:val="clear" w:color="auto" w:fill="F6F8F1"/>
      </w:tcPr>
    </w:tblStylePr>
    <w:tblStylePr w:type="lastRow">
      <w:rPr>
        <w:rFonts w:asciiTheme="minorHAnsi" w:hAnsiTheme="minorHAnsi"/>
        <w:b/>
        <w:bCs/>
        <w:sz w:val="18"/>
      </w:rPr>
      <w:tblPr/>
      <w:tcPr>
        <w:tcBorders>
          <w:top w:val="single" w:sz="8" w:space="0" w:color="99A897"/>
          <w:bottom w:val="single" w:sz="4" w:space="0" w:color="99A89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</w:style>
  <w:style w:type="table" w:styleId="GridTable4">
    <w:name w:val="Grid Table 4"/>
    <w:basedOn w:val="TableNormal"/>
    <w:uiPriority w:val="49"/>
    <w:rsid w:val="007D717F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</w:style>
  <w:style w:type="paragraph" w:customStyle="1" w:styleId="paragraph">
    <w:name w:val="paragraph"/>
    <w:basedOn w:val="Normal"/>
    <w:rsid w:val="009E0A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kern w:val="0"/>
      <w:sz w:val="24"/>
      <w:szCs w:val="24"/>
    </w:rPr>
  </w:style>
  <w:style w:type="character" w:customStyle="1" w:styleId="normaltextrun">
    <w:name w:val="normaltextrun"/>
    <w:basedOn w:val="DefaultParagraphFont"/>
    <w:rsid w:val="009E0A85"/>
  </w:style>
  <w:style w:type="character" w:customStyle="1" w:styleId="eop">
    <w:name w:val="eop"/>
    <w:basedOn w:val="DefaultParagraphFont"/>
    <w:rsid w:val="009E0A85"/>
  </w:style>
  <w:style w:type="character" w:styleId="CommentReference">
    <w:name w:val="annotation reference"/>
    <w:basedOn w:val="DefaultParagraphFont"/>
    <w:uiPriority w:val="99"/>
    <w:semiHidden/>
    <w:unhideWhenUsed/>
    <w:rsid w:val="007D136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7D136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7D1367"/>
    <w:rPr>
      <w:kern w:val="18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D136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D1367"/>
    <w:rPr>
      <w:b/>
      <w:bCs/>
      <w:kern w:val="18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9594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138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45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100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383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767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469336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4141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06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706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3547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3504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228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5339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4693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779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8705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7896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416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9571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951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7514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2295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7427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402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9223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604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523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5793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2877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8456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6210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928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897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738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6552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8894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5937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8516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93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09464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5590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809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003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1279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4438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3707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6633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2613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02235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777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73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775632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2110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3007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9882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668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3647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4075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7378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134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0327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849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0546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209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5577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3589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525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3835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6017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236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2580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888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0514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6754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5427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93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1625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5220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4097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8947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9945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2307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6240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394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1631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8866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7863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5135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2448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4354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34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478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0656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4580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9053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796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1571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4657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1595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0740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0689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6375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5545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22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024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4724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76697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770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337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2814348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821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2422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9484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4842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7989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839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971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883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6495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709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7216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8830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060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096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3615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35937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4584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6293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4692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1840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8528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0502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09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5531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9576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25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602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117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742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77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62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fontTable" Target="fontTable.xml"/><Relationship Id="rId10" Type="http://schemas.openxmlformats.org/officeDocument/2006/relationships/webSettings" Target="webSettings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svg"/><Relationship Id="rId1" Type="http://schemas.openxmlformats.org/officeDocument/2006/relationships/image" Target="media/image1.png"/><Relationship Id="rId4" Type="http://schemas.openxmlformats.org/officeDocument/2006/relationships/image" Target="media/image4.sv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Birgit.Fostervold\Downloads\fiks%20juli%202021\av_rapportmal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43D8DDC035534D02B07F4A6FFC68BE33"/>
        <w:category>
          <w:name w:val="Generelt"/>
          <w:gallery w:val="placeholder"/>
        </w:category>
        <w:types>
          <w:type w:val="bbPlcHdr"/>
        </w:types>
        <w:behaviors>
          <w:behavior w:val="content"/>
        </w:behaviors>
        <w:guid w:val="{58D2C5C6-9821-4AEA-A519-3A0DD7FEBD9C}"/>
      </w:docPartPr>
      <w:docPartBody>
        <w:p w:rsidR="00613BF4" w:rsidRDefault="00447B85">
          <w:pPr>
            <w:pStyle w:val="43D8DDC035534D02B07F4A6FFC68BE33"/>
          </w:pPr>
          <w:r w:rsidRPr="009C79F0">
            <w:t>[Tittel]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venir Next LT Pro">
    <w:altName w:val="Avenir Next LT Pro"/>
    <w:charset w:val="00"/>
    <w:family w:val="swiss"/>
    <w:pitch w:val="variable"/>
    <w:sig w:usb0="800000EF" w:usb1="5000204A" w:usb2="00000000" w:usb3="00000000" w:csb0="00000093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7B85"/>
    <w:rsid w:val="00061747"/>
    <w:rsid w:val="00125FDD"/>
    <w:rsid w:val="001A53F7"/>
    <w:rsid w:val="001E37BC"/>
    <w:rsid w:val="002634E2"/>
    <w:rsid w:val="00447B85"/>
    <w:rsid w:val="0051560C"/>
    <w:rsid w:val="005A40B7"/>
    <w:rsid w:val="00613BF4"/>
    <w:rsid w:val="006254AC"/>
    <w:rsid w:val="00AA4550"/>
    <w:rsid w:val="00BE3907"/>
    <w:rsid w:val="00C12C55"/>
    <w:rsid w:val="00C70FE8"/>
    <w:rsid w:val="00CA1806"/>
    <w:rsid w:val="00CA69C8"/>
    <w:rsid w:val="00D27B13"/>
    <w:rsid w:val="00E552CA"/>
    <w:rsid w:val="00E55CC2"/>
    <w:rsid w:val="00E77139"/>
    <w:rsid w:val="00FC0233"/>
    <w:rsid w:val="00FD7B8E"/>
    <w:rsid w:val="00FE6F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nb-NO" w:eastAsia="nb-N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43D8DDC035534D02B07F4A6FFC68BE33">
    <w:name w:val="43D8DDC035534D02B07F4A6FFC68BE33"/>
  </w:style>
  <w:style w:type="character" w:styleId="PlaceholderText">
    <w:name w:val="Placeholder Text"/>
    <w:basedOn w:val="DefaultParagraphFont"/>
    <w:uiPriority w:val="99"/>
    <w:semiHidden/>
    <w:rsid w:val="00447B85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-tema">
  <a:themeElements>
    <a:clrScheme name="Asplan Viak">
      <a:dk1>
        <a:srgbClr val="000000"/>
      </a:dk1>
      <a:lt1>
        <a:srgbClr val="FFFFFF"/>
      </a:lt1>
      <a:dk2>
        <a:srgbClr val="1D3C34"/>
      </a:dk2>
      <a:lt2>
        <a:srgbClr val="F6F8F1"/>
      </a:lt2>
      <a:accent1>
        <a:srgbClr val="B7DC8F"/>
      </a:accent1>
      <a:accent2>
        <a:srgbClr val="1D3C34"/>
      </a:accent2>
      <a:accent3>
        <a:srgbClr val="F0F4E3"/>
      </a:accent3>
      <a:accent4>
        <a:srgbClr val="48A23F"/>
      </a:accent4>
      <a:accent5>
        <a:srgbClr val="FFC358"/>
      </a:accent5>
      <a:accent6>
        <a:srgbClr val="F6F8F1"/>
      </a:accent6>
      <a:hlink>
        <a:srgbClr val="48A23F"/>
      </a:hlink>
      <a:folHlink>
        <a:srgbClr val="4D4D4D"/>
      </a:folHlink>
    </a:clrScheme>
    <a:fontScheme name="Avenir Next LT Pro">
      <a:majorFont>
        <a:latin typeface="Avenir Next LT Pro"/>
        <a:ea typeface=""/>
        <a:cs typeface=""/>
      </a:majorFont>
      <a:minorFont>
        <a:latin typeface="Avenir Next LT Pro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BikubeProperties xmlns="http://www.asplanviak.no/bikube/properties.xml">
  <Bruker_Navn>Frida Grønhaug Ottemo</Bruker_Navn>
  <Bruker_Brukernavn>frida.ottemo</Bruker_Brukernavn>
  <Bruker_Telefon>97144455</Bruker_Telefon>
  <Bruker_Epost>frida.ottemo@asplanviak.no</Bruker_Epost>
  <Bruker_Enhet>Bygg Lofoten avd Svolvær</Bruker_Enhet>
  <Bruker_Avdeling>Arkitektur og bygg nord</Bruker_Avdeling>
  <Bruker_Kontoradresse>Torget 2, 8300 Svolvær</Bruker_Kontoradresse>
  <Bruker_Postadresse>Postboks 1, 8301 Svolvær</Bruker_Postadresse>
  <Bruker_Kontor>Lofoten</Bruker_Kontor>
  <Oppdrag_Nummer>639561-01</Oppdrag_Nummer>
  <Oppdrag_Navn>SKREI- Prosessleder/prosjektleder</Oppdrag_Navn>
  <Oppdrag_Beskrivelse>Bistå tiltakshaver Skrei Eiendom AS som byggherrerepresentant med ansvar for prosess- og prosjektledelse, SHA-koordinator og byggeledelse for alle fag, samt koordinering på byggeplass på vegne av byggherren.</Oppdrag_Beskrivelse>
  <Oppdrag_Leder>Frida Grønhaug Ottemo</Oppdrag_Leder>
  <Oppdrag_Kunde>Skrei Eiendom AS</Oppdrag_Kunde>
  <Oppdrag_Kundeadresse>Postboks 12
8309 KABELVÅG
NOR</Oppdrag_Kundeadresse>
  <Oppdrag_Kundekontakt>Vågard Erdahl  Nyaas</Oppdrag_Kundekontakt>
  <Oppdrag_Enhet>Bygg Lofoten avd Svolvær</Oppdrag_Enhet>
  <Oppdrag_Avdeling>Arkitektur og bygg nord</Oppdrag_Avdeling>
  <Oppdrag_Kontoradresse>Torget 2, 8300 Svolvær</Oppdrag_Kontoradresse>
  <Oppdrag_Postadresse>Postboks 1, 8301 Svolvær</Oppdrag_Postadresse>
  <Oppdrag_Kontor>Lofoten</Oppdrag_Kontor>
  <Dokument_Filnavn>t1 prisskjema.docx</Dokument_Filnavn>
  <Dokument_Tittel>T1 Prisskjema</Dokument_Tittel>
  <Dokument_ContentType>Oppdragsdokument</Dokument_ContentType>
  <Dokument_Kanal>General</Dokument_Kanal>
  <Dokument_Til>N/A</Dokument_Til>
  <Dokument_Fra>N/A</Dokument_Fra>
  <Dokument_Kopi>N/A</Dokument_Kopi>
  <Dokument_Opprettet>fredag.09.06.2023 14:20:11</Dokument_Opprettet>
  <Dokument_OpprettetAv>Frida Grønhaug Ottemo</Dokument_OpprettetAv>
</Bikube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Avtale" ma:contentTypeID="0x0101006926C28AD17BD142B8FD50002B22EBBD005B06FEE41727FC45AB3EBCD9B8A9245B" ma:contentTypeVersion="2" ma:contentTypeDescription="Opprett et nytt dokument." ma:contentTypeScope="" ma:versionID="4adef4a0d1971cf699c4bb394f3104e2">
  <xsd:schema xmlns:xsd="http://www.w3.org/2001/XMLSchema" xmlns:xs="http://www.w3.org/2001/XMLSchema" xmlns:p="http://schemas.microsoft.com/office/2006/metadata/properties" xmlns:ns2="baa39471-593d-4014-aeac-0133fd059c03" targetNamespace="http://schemas.microsoft.com/office/2006/metadata/properties" ma:root="true" ma:fieldsID="ac74d395adb6eb0732608a60bcf41f3f" ns2:_="">
    <xsd:import namespace="baa39471-593d-4014-aeac-0133fd059c03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ChannelName" minOccurs="0"/>
                <xsd:element ref="ns2:Dokumenttema" minOccurs="0"/>
                <xsd:element ref="ns2:Oppdragsnummer" minOccurs="0"/>
                <xsd:element ref="ns2:Revisjon" minOccurs="0"/>
                <xsd:element ref="ns2:RevisjonsDato" minOccurs="0"/>
                <xsd:element ref="ns2:Dokument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aa39471-593d-4014-aeac-0133fd059c03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kument-ID-verdi" ma:description="Verdien for dokument-IDen som er tilordnet elementet." ma:indexed="true" ma:internalName="_dlc_DocId" ma:readOnly="true">
      <xsd:simpleType>
        <xsd:restriction base="dms:Text"/>
      </xsd:simpleType>
    </xsd:element>
    <xsd:element name="_dlc_DocIdUrl" ma:index="9" nillable="true" ma:displayName="Dokument-ID" ma:description="Fast kobling til dokumente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Fast ID" ma:description="Behold IDen ved tillegging." ma:hidden="true" ma:internalName="_dlc_DocIdPersistId" ma:readOnly="true">
      <xsd:simpleType>
        <xsd:restriction base="dms:Boolean"/>
      </xsd:simpleType>
    </xsd:element>
    <xsd:element name="ChannelName" ma:index="11" nillable="true" ma:displayName="Kanal" ma:internalName="ChannelName" ma:readOnly="true">
      <xsd:simpleType>
        <xsd:restriction base="dms:Text"/>
      </xsd:simpleType>
    </xsd:element>
    <xsd:element name="Dokumenttema" ma:index="12" nillable="true" ma:displayName="Dokumenttema" ma:list="{394a5bb2-922a-427f-93e7-edc7ed38f3c1}" ma:internalName="Dokumenttema" ma:showField="Title">
      <xsd:simpleType>
        <xsd:restriction base="dms:Lookup"/>
      </xsd:simpleType>
    </xsd:element>
    <xsd:element name="Oppdragsnummer" ma:index="13" nillable="true" ma:displayName="Oppdragsnummer" ma:internalName="Oppdragsnummer" ma:readOnly="true">
      <xsd:simpleType>
        <xsd:restriction base="dms:Text"/>
      </xsd:simpleType>
    </xsd:element>
    <xsd:element name="Revisjon" ma:index="14" nillable="true" ma:displayName="Revisjon" ma:internalName="Revisjon">
      <xsd:simpleType>
        <xsd:restriction base="dms:Text"/>
      </xsd:simpleType>
    </xsd:element>
    <xsd:element name="RevisjonsDato" ma:index="15" nillable="true" ma:displayName="RevisjonsDato" ma:format="DateOnly" ma:internalName="RevisjonsDato">
      <xsd:simpleType>
        <xsd:restriction base="dms:DateTime"/>
      </xsd:simpleType>
    </xsd:element>
    <xsd:element name="Dokumentstatus" ma:index="16" nillable="true" ma:displayName="Dokumentstatus" ma:default="Utkast" ma:format="Dropdown" ma:internalName="Dokumentstatus">
      <xsd:simpleType>
        <xsd:restriction base="dms:Choice">
          <xsd:enumeration value="Utkast"/>
          <xsd:enumeration value="Utgitt"/>
          <xsd:enumeration value="Inngått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Dokument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6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RevisjonsDato xmlns="baa39471-593d-4014-aeac-0133fd059c03" xsi:nil="true"/>
    <Revisjon xmlns="baa39471-593d-4014-aeac-0133fd059c03" xsi:nil="true"/>
    <Dokumenttema xmlns="baa39471-593d-4014-aeac-0133fd059c03" xsi:nil="true"/>
    <_dlc_DocId xmlns="baa39471-593d-4014-aeac-0133fd059c03">TWJ45AKP4YM4-706200873-155</_dlc_DocId>
    <_dlc_DocIdUrl xmlns="baa39471-593d-4014-aeac-0133fd059c03">
      <Url>https://asplanviak.sharepoint.com/sites/653939-01/_layouts/15/DocIdRedir.aspx?ID=TWJ45AKP4YM4-706200873-155</Url>
      <Description>TWJ45AKP4YM4-706200873-155</Description>
    </_dlc_DocIdUrl>
    <ChannelName xmlns="baa39471-593d-4014-aeac-0133fd059c03">General</ChannelName>
    <Oppdragsnummer xmlns="baa39471-593d-4014-aeac-0133fd059c03">639561-01</Oppdragsnummer>
    <Dokumentstatus xmlns="baa39471-593d-4014-aeac-0133fd059c03">Utkast</Dokumentstatus>
  </documentManagement>
</p:properties>
</file>

<file path=customXml/itemProps1.xml><?xml version="1.0" encoding="utf-8"?>
<ds:datastoreItem xmlns:ds="http://schemas.openxmlformats.org/officeDocument/2006/customXml" ds:itemID="{84D66706-5371-4123-AB45-5009ACDAA3AA}">
  <ds:schemaRefs>
    <ds:schemaRef ds:uri="http://www.asplanviak.no/bikube/properties.xml"/>
  </ds:schemaRefs>
</ds:datastoreItem>
</file>

<file path=customXml/itemProps2.xml><?xml version="1.0" encoding="utf-8"?>
<ds:datastoreItem xmlns:ds="http://schemas.openxmlformats.org/officeDocument/2006/customXml" ds:itemID="{C48D2033-C0BD-4907-ADC2-27A0FE541D1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B51BB99-D286-43B4-ADF0-256C7854BDC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aa39471-593d-4014-aeac-0133fd059c0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96B76023-044E-4C83-970C-8BB996AA4EA1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785C0E3E-D4A6-458B-BC32-368A6D675C47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A52908BF-4006-4ABD-AE17-AF52107C36E8}">
  <ds:schemaRefs>
    <ds:schemaRef ds:uri="http://purl.org/dc/elements/1.1/"/>
    <ds:schemaRef ds:uri="http://purl.org/dc/dcmitype/"/>
    <ds:schemaRef ds:uri="http://schemas.microsoft.com/office/2006/metadata/properties"/>
    <ds:schemaRef ds:uri="http://purl.org/dc/terms/"/>
    <ds:schemaRef ds:uri="http://schemas.microsoft.com/office/infopath/2007/PartnerControls"/>
    <ds:schemaRef ds:uri="http://schemas.microsoft.com/office/2006/documentManagement/types"/>
    <ds:schemaRef ds:uri="http://schemas.openxmlformats.org/package/2006/metadata/core-properties"/>
    <ds:schemaRef ds:uri="9646f9d1-3828-478b-9553-d9f5748ee5e3"/>
    <ds:schemaRef ds:uri="http://www.w3.org/XML/1998/namespace"/>
    <ds:schemaRef ds:uri="9dc043e5-2078-4825-b0c4-93d6fb24c037"/>
    <ds:schemaRef ds:uri="baa39471-593d-4014-aeac-0133fd059c0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av_rapportmal</Template>
  <TotalTime>61</TotalTime>
  <Pages>1</Pages>
  <Words>251</Words>
  <Characters>1336</Characters>
  <Application>Microsoft Office Word</Application>
  <DocSecurity>0</DocSecurity>
  <Lines>11</Lines>
  <Paragraphs>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Tittel</vt:lpstr>
      </vt:variant>
      <vt:variant>
        <vt:i4>1</vt:i4>
      </vt:variant>
    </vt:vector>
  </HeadingPairs>
  <TitlesOfParts>
    <vt:vector size="2" baseType="lpstr">
      <vt:lpstr>T1 Prisskjema</vt:lpstr>
      <vt:lpstr>T1 Prisskjema</vt:lpstr>
    </vt:vector>
  </TitlesOfParts>
  <Company/>
  <LinksUpToDate>false</LinksUpToDate>
  <CharactersWithSpaces>1584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T1 Prisskjema</dc:title>
  <dc:subject/>
  <dc:creator>Birgit Fostervold</dc:creator>
  <cp:keywords>Av-BikubeMal</cp:keywords>
  <dc:description/>
  <cp:lastModifiedBy>Mathias Wigum</cp:lastModifiedBy>
  <cp:revision>29</cp:revision>
  <dcterms:created xsi:type="dcterms:W3CDTF">2025-08-29T11:56:00Z</dcterms:created>
  <dcterms:modified xsi:type="dcterms:W3CDTF">2026-04-30T11:32:00Z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alStatus">
    <vt:lpwstr>Aktiv</vt:lpwstr>
  </property>
  <property fmtid="{D5CDD505-2E9C-101B-9397-08002B2CF9AE}" pid="3" name="BikubeMalType">
    <vt:lpwstr>Av-Tilbud</vt:lpwstr>
  </property>
  <property fmtid="{D5CDD505-2E9C-101B-9397-08002B2CF9AE}" pid="4" name="ContentTypeId">
    <vt:lpwstr>0x0101006926C28AD17BD142B8FD50002B22EBBD005B06FEE41727FC45AB3EBCD9B8A9245B</vt:lpwstr>
  </property>
  <property fmtid="{D5CDD505-2E9C-101B-9397-08002B2CF9AE}" pid="5" name="_dlc_DocIdItemGuid">
    <vt:lpwstr>8107ea30-366e-4ace-8c5d-1ed6bbc04159</vt:lpwstr>
  </property>
  <property fmtid="{D5CDD505-2E9C-101B-9397-08002B2CF9AE}" pid="6" name="Platform">
    <vt:lpwstr>BikubeOnline</vt:lpwstr>
  </property>
</Properties>
</file>